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71BC2" w14:textId="5C9304A9" w:rsidR="00677396" w:rsidRPr="00D97CA9" w:rsidRDefault="00677396" w:rsidP="00677396">
      <w:pPr>
        <w:pStyle w:val="3GPPHeader"/>
        <w:jc w:val="left"/>
        <w:rPr>
          <w:rFonts w:cs="Arial"/>
          <w:szCs w:val="24"/>
          <w:lang w:val="en-US"/>
        </w:rPr>
      </w:pPr>
      <w:r w:rsidRPr="00D97CA9">
        <w:rPr>
          <w:rFonts w:cs="Arial"/>
          <w:szCs w:val="24"/>
          <w:lang w:val="en-US"/>
        </w:rPr>
        <w:t>3GPP TSG-RAN WG2 Meeting #129</w:t>
      </w:r>
      <w:r w:rsidRPr="00D97CA9">
        <w:rPr>
          <w:rFonts w:cs="Arial"/>
          <w:szCs w:val="24"/>
          <w:lang w:val="en-US"/>
        </w:rPr>
        <w:tab/>
      </w:r>
      <w:r w:rsidR="004A298B" w:rsidRPr="004A298B">
        <w:rPr>
          <w:rFonts w:cs="Arial"/>
          <w:szCs w:val="24"/>
        </w:rPr>
        <w:t>R2-250040</w:t>
      </w:r>
      <w:r w:rsidR="004A298B">
        <w:rPr>
          <w:rFonts w:cs="Arial"/>
          <w:szCs w:val="24"/>
        </w:rPr>
        <w:t>7</w:t>
      </w:r>
    </w:p>
    <w:p w14:paraId="7F709BC4" w14:textId="77777777" w:rsidR="00677396" w:rsidRPr="00D97CA9" w:rsidRDefault="00677396" w:rsidP="00677396">
      <w:pPr>
        <w:pStyle w:val="3GPPHeader"/>
        <w:jc w:val="left"/>
        <w:rPr>
          <w:rFonts w:cs="Arial"/>
          <w:szCs w:val="24"/>
          <w:lang w:val="en-US"/>
        </w:rPr>
      </w:pPr>
      <w:r w:rsidRPr="00D97CA9">
        <w:rPr>
          <w:rFonts w:cs="Arial"/>
          <w:szCs w:val="24"/>
          <w:lang w:val="en-US"/>
        </w:rPr>
        <w:t>Athens, Greece, Feb. 17</w:t>
      </w:r>
      <w:r w:rsidRPr="00D97CA9">
        <w:rPr>
          <w:rFonts w:cs="Arial"/>
          <w:szCs w:val="24"/>
          <w:vertAlign w:val="superscript"/>
          <w:lang w:val="en-US"/>
        </w:rPr>
        <w:t>th</w:t>
      </w:r>
      <w:r w:rsidRPr="00D97CA9">
        <w:rPr>
          <w:rFonts w:cs="Arial"/>
          <w:szCs w:val="24"/>
          <w:lang w:val="en-US"/>
        </w:rPr>
        <w:t xml:space="preserve"> – 21</w:t>
      </w:r>
      <w:r w:rsidRPr="00D97CA9">
        <w:rPr>
          <w:rFonts w:cs="Arial"/>
          <w:szCs w:val="24"/>
          <w:vertAlign w:val="superscript"/>
          <w:lang w:val="en-US"/>
        </w:rPr>
        <w:t>st</w:t>
      </w:r>
      <w:r w:rsidRPr="00D97CA9">
        <w:rPr>
          <w:rFonts w:cs="Arial"/>
          <w:szCs w:val="24"/>
          <w:lang w:val="en-US"/>
        </w:rPr>
        <w:t>, 2025</w:t>
      </w:r>
    </w:p>
    <w:p w14:paraId="0ADEF5D5" w14:textId="424AF24D" w:rsidR="00E9639C" w:rsidRPr="00E97209" w:rsidRDefault="00E9639C" w:rsidP="00A56573">
      <w:pPr>
        <w:pStyle w:val="3GPPHeader"/>
        <w:jc w:val="left"/>
        <w:rPr>
          <w:rFonts w:cs="Arial"/>
          <w:szCs w:val="24"/>
          <w:lang w:val="en-US"/>
        </w:rPr>
      </w:pPr>
      <w:r w:rsidRPr="00E97209">
        <w:rPr>
          <w:rFonts w:cs="Arial"/>
          <w:szCs w:val="24"/>
          <w:lang w:val="en-US"/>
        </w:rPr>
        <w:t>Agenda Item:</w:t>
      </w:r>
      <w:r w:rsidRPr="00E97209">
        <w:rPr>
          <w:rFonts w:cs="Arial"/>
          <w:szCs w:val="24"/>
          <w:lang w:val="en-US"/>
        </w:rPr>
        <w:tab/>
        <w:t>8.</w:t>
      </w:r>
      <w:r w:rsidR="00221702">
        <w:rPr>
          <w:rFonts w:cs="Arial"/>
          <w:szCs w:val="24"/>
          <w:lang w:val="en-US"/>
        </w:rPr>
        <w:t>3</w:t>
      </w:r>
      <w:r w:rsidRPr="00E97209">
        <w:rPr>
          <w:rFonts w:cs="Arial"/>
          <w:szCs w:val="24"/>
          <w:lang w:val="en-US"/>
        </w:rPr>
        <w:t>.</w:t>
      </w:r>
      <w:r w:rsidR="00BD155C">
        <w:rPr>
          <w:rFonts w:cs="Arial"/>
          <w:szCs w:val="24"/>
          <w:lang w:val="en-US"/>
        </w:rPr>
        <w:t>2.2.</w:t>
      </w:r>
    </w:p>
    <w:p w14:paraId="2689A9BF" w14:textId="77777777" w:rsidR="00CA180F" w:rsidRPr="00E97209" w:rsidRDefault="00CA180F" w:rsidP="00A56573">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34CD3D93" w:rsidR="00CA180F" w:rsidRPr="00E97209" w:rsidRDefault="00CA180F" w:rsidP="00A56573">
      <w:pPr>
        <w:pStyle w:val="3GPPHeader"/>
        <w:jc w:val="left"/>
        <w:rPr>
          <w:rFonts w:cs="Arial"/>
          <w:color w:val="000000"/>
          <w:szCs w:val="24"/>
          <w:lang w:val="en-US"/>
        </w:rPr>
      </w:pPr>
      <w:r w:rsidRPr="00E97209">
        <w:rPr>
          <w:rFonts w:cs="Arial"/>
          <w:szCs w:val="24"/>
          <w:lang w:val="en-US"/>
        </w:rPr>
        <w:t>Title:</w:t>
      </w:r>
      <w:r w:rsidRPr="00E97209">
        <w:rPr>
          <w:rFonts w:cs="Arial"/>
          <w:szCs w:val="24"/>
          <w:lang w:val="en-US"/>
        </w:rPr>
        <w:tab/>
      </w:r>
      <w:r w:rsidR="007826E8" w:rsidRPr="007826E8">
        <w:rPr>
          <w:rFonts w:cs="Arial"/>
          <w:szCs w:val="24"/>
        </w:rPr>
        <w:t>Generalization of AIML models for RRM measurement prediction</w:t>
      </w:r>
    </w:p>
    <w:p w14:paraId="1A9B5865" w14:textId="77777777" w:rsidR="00CA180F" w:rsidRPr="00E97209" w:rsidRDefault="00CA180F" w:rsidP="00A56573">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3F41E63A" w14:textId="77777777" w:rsidR="00A15B67" w:rsidRPr="002D6E38" w:rsidRDefault="00A15B67" w:rsidP="00A56573">
      <w:pPr>
        <w:pStyle w:val="Heading1"/>
        <w:rPr>
          <w:sz w:val="32"/>
          <w:szCs w:val="32"/>
        </w:rPr>
      </w:pPr>
      <w:r w:rsidRPr="002D6E38">
        <w:rPr>
          <w:sz w:val="32"/>
          <w:szCs w:val="32"/>
        </w:rPr>
        <w:t xml:space="preserve">1. </w:t>
      </w:r>
      <w:r w:rsidRPr="0016329E">
        <w:t>Introduction</w:t>
      </w:r>
    </w:p>
    <w:p w14:paraId="5E2A1FE0" w14:textId="42718914" w:rsidR="00A15B67" w:rsidRDefault="00A15B67" w:rsidP="001A45F8">
      <w:r>
        <w:t>In RAN2-12</w:t>
      </w:r>
      <w:r w:rsidR="00B35EFD">
        <w:t>8</w:t>
      </w:r>
      <w:r w:rsidR="00726FEE">
        <w:t xml:space="preserve"> [1]</w:t>
      </w:r>
      <w:r>
        <w:t xml:space="preserve">, several agreements were made regarding </w:t>
      </w:r>
      <w:r w:rsidR="00BD155C">
        <w:t>model generalization</w:t>
      </w:r>
      <w:r w:rsidR="00726FEE">
        <w:t>, some of which are listed below</w:t>
      </w:r>
      <w:r w:rsidR="001A45F8">
        <w:t>:</w:t>
      </w:r>
      <w:r w:rsidR="00B35EFD">
        <w:t xml:space="preserve"> </w:t>
      </w:r>
    </w:p>
    <w:p w14:paraId="075A28B6" w14:textId="3B79B62A" w:rsidR="001A45F8" w:rsidRPr="00726FEE" w:rsidRDefault="001A45F8" w:rsidP="00726FEE">
      <w:pPr>
        <w:pStyle w:val="ListParagraph"/>
        <w:numPr>
          <w:ilvl w:val="0"/>
          <w:numId w:val="17"/>
        </w:numPr>
        <w:ind w:left="927"/>
        <w:rPr>
          <w:i/>
          <w:iCs/>
        </w:rPr>
      </w:pPr>
      <w:r w:rsidRPr="00726FEE">
        <w:rPr>
          <w:i/>
          <w:iCs/>
        </w:rPr>
        <w:t>Reuse the evaluation methodology in TR38.843 for generalization study, i.e., the generalization performance is evaluated with the following cases,</w:t>
      </w:r>
    </w:p>
    <w:p w14:paraId="3413D0F6" w14:textId="77777777" w:rsidR="001A45F8" w:rsidRPr="00726FEE" w:rsidRDefault="001A45F8" w:rsidP="00726FEE">
      <w:pPr>
        <w:pStyle w:val="ListParagraph"/>
        <w:numPr>
          <w:ilvl w:val="0"/>
          <w:numId w:val="16"/>
        </w:numPr>
        <w:ind w:left="1287"/>
        <w:rPr>
          <w:i/>
          <w:iCs/>
        </w:rPr>
      </w:pPr>
      <w:r w:rsidRPr="00726FEE">
        <w:rPr>
          <w:i/>
          <w:iCs/>
        </w:rPr>
        <w:t>Baseline: The AI/ML model is trained using the dataset with Configuration #B and tested using the dataset with Configuration #B.</w:t>
      </w:r>
    </w:p>
    <w:p w14:paraId="2D2540CD" w14:textId="77777777" w:rsidR="001A45F8" w:rsidRPr="00726FEE" w:rsidRDefault="001A45F8" w:rsidP="00726FEE">
      <w:pPr>
        <w:pStyle w:val="ListParagraph"/>
        <w:numPr>
          <w:ilvl w:val="0"/>
          <w:numId w:val="16"/>
        </w:numPr>
        <w:ind w:left="1287"/>
        <w:rPr>
          <w:i/>
          <w:iCs/>
        </w:rPr>
      </w:pPr>
      <w:r w:rsidRPr="00726FEE">
        <w:rPr>
          <w:i/>
          <w:iCs/>
        </w:rPr>
        <w:t>Generalization Case #1 (GC#1): The AI/ML model is trained using the dataset with Configuration #A but tested using the dataset with Configuration #B.</w:t>
      </w:r>
    </w:p>
    <w:p w14:paraId="63427A86" w14:textId="77777777" w:rsidR="001A45F8" w:rsidRPr="00726FEE" w:rsidRDefault="001A45F8" w:rsidP="00726FEE">
      <w:pPr>
        <w:pStyle w:val="ListParagraph"/>
        <w:numPr>
          <w:ilvl w:val="0"/>
          <w:numId w:val="16"/>
        </w:numPr>
        <w:ind w:left="1287"/>
        <w:rPr>
          <w:i/>
          <w:iCs/>
        </w:rPr>
      </w:pPr>
      <w:r w:rsidRPr="00726FEE">
        <w:rPr>
          <w:i/>
          <w:iCs/>
        </w:rPr>
        <w:t>Generalization Case #2 (GC#2): The AI/ML model is trained using mixed datasets with both configurations and tested using the dataset with Configuration #B.</w:t>
      </w:r>
    </w:p>
    <w:p w14:paraId="3192D3F2" w14:textId="77777777" w:rsidR="001A45F8" w:rsidRPr="00726FEE" w:rsidRDefault="001A45F8" w:rsidP="00726FEE">
      <w:pPr>
        <w:pStyle w:val="ListParagraph"/>
        <w:numPr>
          <w:ilvl w:val="0"/>
          <w:numId w:val="17"/>
        </w:numPr>
        <w:ind w:left="927"/>
        <w:rPr>
          <w:i/>
          <w:iCs/>
        </w:rPr>
      </w:pPr>
      <w:r w:rsidRPr="00726FEE">
        <w:rPr>
          <w:i/>
          <w:iCs/>
        </w:rPr>
        <w:t xml:space="preserve">Generalization issues on RRM measurement prediction are prioritized.  </w:t>
      </w:r>
    </w:p>
    <w:p w14:paraId="6DB88069" w14:textId="33203F85" w:rsidR="001A45F8" w:rsidRPr="00726FEE" w:rsidRDefault="001A45F8" w:rsidP="00726FEE">
      <w:pPr>
        <w:pStyle w:val="ListParagraph"/>
        <w:numPr>
          <w:ilvl w:val="0"/>
          <w:numId w:val="17"/>
        </w:numPr>
        <w:ind w:left="927"/>
        <w:rPr>
          <w:i/>
          <w:iCs/>
        </w:rPr>
      </w:pPr>
      <w:r w:rsidRPr="00726FEE">
        <w:rPr>
          <w:i/>
          <w:iCs/>
        </w:rPr>
        <w:t xml:space="preserve">Start the study with generalization issue with RRM measurement prediction in temporal domain.   </w:t>
      </w:r>
    </w:p>
    <w:p w14:paraId="0E6CF295" w14:textId="77777777" w:rsidR="001A45F8" w:rsidRPr="00726FEE" w:rsidRDefault="001A45F8" w:rsidP="00726FEE">
      <w:pPr>
        <w:pStyle w:val="ListParagraph"/>
        <w:numPr>
          <w:ilvl w:val="0"/>
          <w:numId w:val="17"/>
        </w:numPr>
        <w:ind w:left="927"/>
        <w:rPr>
          <w:i/>
          <w:iCs/>
        </w:rPr>
      </w:pPr>
      <w:r w:rsidRPr="00726FEE">
        <w:rPr>
          <w:i/>
          <w:iCs/>
        </w:rPr>
        <w:t xml:space="preserve">Study generalization over UE speeds </w:t>
      </w:r>
    </w:p>
    <w:p w14:paraId="210A6E7E" w14:textId="7A6637C6" w:rsidR="001A45F8" w:rsidRPr="00726FEE" w:rsidRDefault="001A45F8" w:rsidP="00726FEE">
      <w:pPr>
        <w:pStyle w:val="ListParagraph"/>
        <w:numPr>
          <w:ilvl w:val="0"/>
          <w:numId w:val="17"/>
        </w:numPr>
        <w:ind w:left="927"/>
        <w:rPr>
          <w:i/>
          <w:iCs/>
        </w:rPr>
      </w:pPr>
      <w:r w:rsidRPr="00726FEE">
        <w:rPr>
          <w:i/>
          <w:iCs/>
        </w:rPr>
        <w:t>The simulation assumption of FR1 temporal domain case B is reused for generalization study with 3 UE speeds i.e. 30Km/h, 60Km/h and 90Km/h.</w:t>
      </w:r>
    </w:p>
    <w:p w14:paraId="6DB24062" w14:textId="2C5A5D17" w:rsidR="001A45F8" w:rsidRPr="00726FEE" w:rsidRDefault="001A45F8" w:rsidP="00726FEE">
      <w:pPr>
        <w:pStyle w:val="ListParagraph"/>
        <w:numPr>
          <w:ilvl w:val="0"/>
          <w:numId w:val="17"/>
        </w:numPr>
        <w:ind w:left="927"/>
        <w:rPr>
          <w:i/>
          <w:iCs/>
        </w:rPr>
      </w:pPr>
      <w:r w:rsidRPr="00726FEE">
        <w:rPr>
          <w:i/>
          <w:iCs/>
        </w:rPr>
        <w:t>The simulation assumption of FR2 temporal domain case A is reused for generalization study with 3 UE speeds i.e. 60Km/h, 90Km/h and 120Km/h.</w:t>
      </w:r>
    </w:p>
    <w:p w14:paraId="3BF3B8A5" w14:textId="333F62F7" w:rsidR="00BD155C" w:rsidRDefault="00BD155C" w:rsidP="00726FEE">
      <w:r>
        <w:t>An email discussion was carried out after RAN2-128</w:t>
      </w:r>
      <w:r w:rsidR="00FB5D2C">
        <w:t xml:space="preserve"> [2]</w:t>
      </w:r>
      <w:r>
        <w:t xml:space="preserve"> that covered other </w:t>
      </w:r>
      <w:r w:rsidR="00FB5D2C">
        <w:t xml:space="preserve">parameters for </w:t>
      </w:r>
      <w:r w:rsidR="00C562BF">
        <w:t xml:space="preserve">model </w:t>
      </w:r>
      <w:r w:rsidR="00FB5D2C">
        <w:t xml:space="preserve">generalization, apart from </w:t>
      </w:r>
      <w:r w:rsidR="00FB5D2C">
        <w:rPr>
          <w:i/>
          <w:iCs/>
        </w:rPr>
        <w:t xml:space="preserve">speed </w:t>
      </w:r>
      <w:r w:rsidR="00FB5D2C">
        <w:t xml:space="preserve">and </w:t>
      </w:r>
      <w:r w:rsidR="00FB5D2C">
        <w:rPr>
          <w:i/>
          <w:iCs/>
        </w:rPr>
        <w:t>frequency</w:t>
      </w:r>
      <w:r w:rsidR="00FB5D2C">
        <w:t xml:space="preserve"> which was agreed during the meeting.</w:t>
      </w:r>
    </w:p>
    <w:p w14:paraId="4BE673CD" w14:textId="1131EEAD" w:rsidR="00BD155C" w:rsidRDefault="00FB5D2C" w:rsidP="00726FEE">
      <w:r>
        <w:t>In this contribution, we will provide initial results on model generalization for different UE speeds, for the RRM measurement prediction use case.</w:t>
      </w:r>
    </w:p>
    <w:p w14:paraId="6AFFAF84" w14:textId="77777777" w:rsidR="00A15B67" w:rsidRDefault="00A15B67" w:rsidP="00A56573">
      <w:pPr>
        <w:pStyle w:val="Heading1"/>
      </w:pPr>
      <w:r w:rsidRPr="006A4099">
        <w:rPr>
          <w:sz w:val="32"/>
          <w:szCs w:val="32"/>
        </w:rPr>
        <w:t xml:space="preserve">2. </w:t>
      </w:r>
      <w:r w:rsidRPr="0016329E">
        <w:t>Discussion</w:t>
      </w:r>
    </w:p>
    <w:p w14:paraId="295FFA8B" w14:textId="77777777" w:rsidR="00AF7B04" w:rsidRDefault="00AF7B04" w:rsidP="00AF7B04">
      <w:pPr>
        <w:pStyle w:val="Heading3"/>
        <w:rPr>
          <w:sz w:val="32"/>
          <w:szCs w:val="32"/>
        </w:rPr>
      </w:pPr>
      <w:r w:rsidRPr="0016329E">
        <w:rPr>
          <w:sz w:val="32"/>
          <w:szCs w:val="32"/>
        </w:rPr>
        <w:t xml:space="preserve">2.1 </w:t>
      </w:r>
      <w:bookmarkStart w:id="0" w:name="_Hlk174024826"/>
      <w:r w:rsidRPr="0025364E">
        <w:rPr>
          <w:sz w:val="32"/>
          <w:szCs w:val="32"/>
        </w:rPr>
        <w:t>Intra-cell intra-frequency FR1 to FR1 temporal domain case B</w:t>
      </w:r>
      <w:bookmarkEnd w:id="0"/>
    </w:p>
    <w:p w14:paraId="621B7A57" w14:textId="77777777" w:rsidR="00AF7B04" w:rsidRDefault="00AF7B04" w:rsidP="00AF7B04">
      <w:r>
        <w:t>To generate data, we consider a sampling period of 40 ms for L1 beam-level RSRPs. Then, non-sliding L1 filtering is applied to obtain L1 filtered beam-level RSRPs. With L1 filtering window length that is equal to 5, the sampling period of non-sliding L1 filtered beam-level RSRPs, and consequently L3 cell-level RSRPs is 200 ms. It is worth noting that L1 filtering is a simple averaging process of the input L1 beam-level RSRPs.</w:t>
      </w:r>
    </w:p>
    <w:p w14:paraId="53313F42" w14:textId="77777777" w:rsidR="00AF7B04" w:rsidRDefault="00AF7B04" w:rsidP="00AF7B04">
      <w:pPr>
        <w:jc w:val="left"/>
      </w:pPr>
    </w:p>
    <w:p w14:paraId="2354B725" w14:textId="77777777" w:rsidR="00AF7B04" w:rsidRDefault="00AF7B04" w:rsidP="00AF7B04">
      <w:pPr>
        <w:jc w:val="left"/>
      </w:pPr>
      <w:r w:rsidRPr="00A10E74">
        <w:rPr>
          <w:noProof/>
        </w:rPr>
        <w:lastRenderedPageBreak/>
        <w:drawing>
          <wp:inline distT="0" distB="0" distL="0" distR="0" wp14:anchorId="5E9EFEAA" wp14:editId="149CA19E">
            <wp:extent cx="6120496" cy="1065475"/>
            <wp:effectExtent l="0" t="0" r="0" b="1905"/>
            <wp:docPr id="9" name="Picture 8" descr="A diagram of a line of lines and dots&#10;&#10;Description automatically generated with medium confidence">
              <a:extLst xmlns:a="http://schemas.openxmlformats.org/drawingml/2006/main">
                <a:ext uri="{FF2B5EF4-FFF2-40B4-BE49-F238E27FC236}">
                  <a16:creationId xmlns:a16="http://schemas.microsoft.com/office/drawing/2014/main" id="{6E6CA483-8ACA-E453-7919-D1B78E2747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diagram of a line of lines and dots&#10;&#10;Description automatically generated with medium confidence">
                      <a:extLst>
                        <a:ext uri="{FF2B5EF4-FFF2-40B4-BE49-F238E27FC236}">
                          <a16:creationId xmlns:a16="http://schemas.microsoft.com/office/drawing/2014/main" id="{6E6CA483-8ACA-E453-7919-D1B78E27471C}"/>
                        </a:ext>
                      </a:extLst>
                    </pic:cNvPr>
                    <pic:cNvPicPr>
                      <a:picLocks noChangeAspect="1"/>
                    </pic:cNvPicPr>
                  </pic:nvPicPr>
                  <pic:blipFill rotWithShape="1">
                    <a:blip r:embed="rId12"/>
                    <a:srcRect t="53386" b="6870"/>
                    <a:stretch/>
                  </pic:blipFill>
                  <pic:spPr bwMode="auto">
                    <a:xfrm>
                      <a:off x="0" y="0"/>
                      <a:ext cx="6120765" cy="1065522"/>
                    </a:xfrm>
                    <a:prstGeom prst="rect">
                      <a:avLst/>
                    </a:prstGeom>
                    <a:ln>
                      <a:noFill/>
                    </a:ln>
                    <a:extLst>
                      <a:ext uri="{53640926-AAD7-44D8-BBD7-CCE9431645EC}">
                        <a14:shadowObscured xmlns:a14="http://schemas.microsoft.com/office/drawing/2010/main"/>
                      </a:ext>
                    </a:extLst>
                  </pic:spPr>
                </pic:pic>
              </a:graphicData>
            </a:graphic>
          </wp:inline>
        </w:drawing>
      </w:r>
    </w:p>
    <w:p w14:paraId="0402DD10" w14:textId="77777777" w:rsidR="00AF7B04" w:rsidRPr="00B002C0" w:rsidRDefault="00AF7B04" w:rsidP="00AF7B04">
      <w:pPr>
        <w:jc w:val="center"/>
        <w:rPr>
          <w:sz w:val="18"/>
          <w:szCs w:val="18"/>
        </w:rPr>
      </w:pPr>
      <w:r w:rsidRPr="00B002C0">
        <w:rPr>
          <w:sz w:val="18"/>
          <w:szCs w:val="18"/>
        </w:rPr>
        <w:t>Figure 1: Non-sliding L1/L3 Filtering</w:t>
      </w:r>
    </w:p>
    <w:p w14:paraId="7CE76163" w14:textId="01CE9EEA" w:rsidR="00AF7B04" w:rsidRDefault="00AF7B04" w:rsidP="00AF7B04">
      <w:r>
        <w:t xml:space="preserve">We </w:t>
      </w:r>
      <w:r w:rsidR="008E13D0">
        <w:t>consider</w:t>
      </w:r>
      <w:r>
        <w:t xml:space="preserve"> 50% measurement reduction rate</w:t>
      </w:r>
      <w:r w:rsidR="00DF2700">
        <w:t xml:space="preserve"> as shown in Figure 2</w:t>
      </w:r>
      <w:r>
        <w:t>. For predicting cell-level RSRPs at time instance T, we use input from 3 previous time instances, which are T-5, T-3, and T-1. It is necessary to use input from multiple time instances to enable the AI</w:t>
      </w:r>
      <w:r w:rsidR="00C30796">
        <w:t>/</w:t>
      </w:r>
      <w:r>
        <w:t xml:space="preserve">ML model to learn information about UE trajectory. The RSRPs at time instances T-5, T-3, and T-1 are all measured RSRPs. </w:t>
      </w:r>
    </w:p>
    <w:p w14:paraId="311276AA" w14:textId="77777777" w:rsidR="00DF2700" w:rsidRDefault="00DF2700" w:rsidP="00DF2700">
      <w:r>
        <w:t>In Case 2, we consider predicting L3 cell-level RSRPs directly according to Sub-case 2 where:</w:t>
      </w:r>
    </w:p>
    <w:p w14:paraId="2C5F33FF" w14:textId="6B7FCF6C" w:rsidR="00DF2700" w:rsidRPr="00CB73AC" w:rsidRDefault="00DF2700" w:rsidP="00DF2700">
      <w:pPr>
        <w:pStyle w:val="ListParagraph"/>
        <w:numPr>
          <w:ilvl w:val="0"/>
          <w:numId w:val="15"/>
        </w:numPr>
      </w:pPr>
      <w:r w:rsidRPr="00F1468E">
        <w:rPr>
          <w:i/>
          <w:iCs/>
        </w:rPr>
        <w:t xml:space="preserve">Sub-case </w:t>
      </w:r>
      <w:r>
        <w:rPr>
          <w:i/>
          <w:iCs/>
        </w:rPr>
        <w:t>2</w:t>
      </w:r>
      <w:r w:rsidRPr="00F1468E">
        <w:rPr>
          <w:i/>
          <w:iCs/>
        </w:rPr>
        <w:t xml:space="preserve"> (</w:t>
      </w:r>
      <w:r>
        <w:rPr>
          <w:i/>
          <w:iCs/>
        </w:rPr>
        <w:t xml:space="preserve">Cell-to-cell </w:t>
      </w:r>
      <w:r w:rsidRPr="00F1468E">
        <w:rPr>
          <w:i/>
          <w:iCs/>
        </w:rPr>
        <w:t>Direct Approach):</w:t>
      </w:r>
      <w:r>
        <w:t xml:space="preserve"> L3 cell-level RSRPs from </w:t>
      </w:r>
      <w:proofErr w:type="gramStart"/>
      <w:r>
        <w:t>3 time</w:t>
      </w:r>
      <w:proofErr w:type="gramEnd"/>
      <w:r>
        <w:t xml:space="preserve"> instances (T-5, T-3, and T-1) are input to AI</w:t>
      </w:r>
      <w:r w:rsidR="00C30796">
        <w:t>/</w:t>
      </w:r>
      <w:r>
        <w:t xml:space="preserve">ML model to predict L3 cell-level RSRP at time instance T directly. </w:t>
      </w:r>
    </w:p>
    <w:p w14:paraId="5390041B" w14:textId="77777777" w:rsidR="00AF7B04" w:rsidRDefault="00AF7B04" w:rsidP="00AF7B04">
      <w:pPr>
        <w:jc w:val="left"/>
      </w:pPr>
    </w:p>
    <w:p w14:paraId="56FA6470" w14:textId="77777777" w:rsidR="00AF7B04" w:rsidRDefault="00AF7B04" w:rsidP="00AF7B04">
      <w:pPr>
        <w:jc w:val="center"/>
      </w:pPr>
      <w:r w:rsidRPr="006327C7">
        <w:rPr>
          <w:noProof/>
        </w:rPr>
        <w:drawing>
          <wp:inline distT="0" distB="0" distL="0" distR="0" wp14:anchorId="57F0E66A" wp14:editId="4FC45D4E">
            <wp:extent cx="5008998" cy="1447137"/>
            <wp:effectExtent l="0" t="0" r="1270" b="1270"/>
            <wp:docPr id="1458362567" name="Picture 7" descr="A diagram of a diagram&#10;&#10;Description automatically generated">
              <a:extLst xmlns:a="http://schemas.openxmlformats.org/drawingml/2006/main">
                <a:ext uri="{FF2B5EF4-FFF2-40B4-BE49-F238E27FC236}">
                  <a16:creationId xmlns:a16="http://schemas.microsoft.com/office/drawing/2014/main" id="{C30F32B3-3BDE-1BD0-76A9-582F103575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diagram of a diagram&#10;&#10;Description automatically generated">
                      <a:extLst>
                        <a:ext uri="{FF2B5EF4-FFF2-40B4-BE49-F238E27FC236}">
                          <a16:creationId xmlns:a16="http://schemas.microsoft.com/office/drawing/2014/main" id="{C30F32B3-3BDE-1BD0-76A9-582F103575EE}"/>
                        </a:ext>
                      </a:extLst>
                    </pic:cNvPr>
                    <pic:cNvPicPr>
                      <a:picLocks noChangeAspect="1"/>
                    </pic:cNvPicPr>
                  </pic:nvPicPr>
                  <pic:blipFill rotWithShape="1">
                    <a:blip r:embed="rId13"/>
                    <a:srcRect t="48484" b="15045"/>
                    <a:stretch/>
                  </pic:blipFill>
                  <pic:spPr bwMode="auto">
                    <a:xfrm>
                      <a:off x="0" y="0"/>
                      <a:ext cx="5010407" cy="1447544"/>
                    </a:xfrm>
                    <a:prstGeom prst="rect">
                      <a:avLst/>
                    </a:prstGeom>
                    <a:ln>
                      <a:noFill/>
                    </a:ln>
                    <a:extLst>
                      <a:ext uri="{53640926-AAD7-44D8-BBD7-CCE9431645EC}">
                        <a14:shadowObscured xmlns:a14="http://schemas.microsoft.com/office/drawing/2010/main"/>
                      </a:ext>
                    </a:extLst>
                  </pic:spPr>
                </pic:pic>
              </a:graphicData>
            </a:graphic>
          </wp:inline>
        </w:drawing>
      </w:r>
    </w:p>
    <w:p w14:paraId="5EEBF45A" w14:textId="77777777" w:rsidR="00AF7B04" w:rsidRPr="00B002C0" w:rsidRDefault="00AF7B04" w:rsidP="00AF7B04">
      <w:pPr>
        <w:jc w:val="center"/>
        <w:rPr>
          <w:sz w:val="18"/>
          <w:szCs w:val="18"/>
        </w:rPr>
      </w:pPr>
      <w:r w:rsidRPr="00B002C0">
        <w:rPr>
          <w:sz w:val="18"/>
          <w:szCs w:val="18"/>
        </w:rPr>
        <w:t xml:space="preserve">Figure </w:t>
      </w:r>
      <w:r>
        <w:rPr>
          <w:sz w:val="18"/>
          <w:szCs w:val="18"/>
        </w:rPr>
        <w:t>2</w:t>
      </w:r>
      <w:r w:rsidRPr="00B002C0">
        <w:rPr>
          <w:sz w:val="18"/>
          <w:szCs w:val="18"/>
        </w:rPr>
        <w:t xml:space="preserve">: </w:t>
      </w:r>
      <w:r>
        <w:rPr>
          <w:sz w:val="18"/>
          <w:szCs w:val="18"/>
        </w:rPr>
        <w:t>Temporal-domain Case B Observation Windows (OWs in yellow) and Prediction Windows (PW in green) Pattern with 50% Measurement Reduction Rate</w:t>
      </w:r>
    </w:p>
    <w:p w14:paraId="1D0A0E78" w14:textId="77777777" w:rsidR="00AF7B04" w:rsidRDefault="00AF7B04" w:rsidP="00AF7B04">
      <w:pPr>
        <w:jc w:val="left"/>
      </w:pPr>
    </w:p>
    <w:p w14:paraId="5FF506F3" w14:textId="0A438FC1" w:rsidR="00AF7B04" w:rsidRDefault="00DF2700" w:rsidP="00AF7B04">
      <w:r>
        <w:t>To study the capability of the AI</w:t>
      </w:r>
      <w:r w:rsidR="00C30796">
        <w:t>/</w:t>
      </w:r>
      <w:r>
        <w:t>ML model to generalize to different test cases (i.e., different UE speeds = 30, 60, 90 Km/h), we consider the following generalization cases:</w:t>
      </w:r>
    </w:p>
    <w:p w14:paraId="2A63167A" w14:textId="33886631" w:rsidR="00DF2700" w:rsidRPr="00BD155C" w:rsidRDefault="00DF2700" w:rsidP="00DF2700">
      <w:pPr>
        <w:pStyle w:val="Doc-text2"/>
        <w:numPr>
          <w:ilvl w:val="0"/>
          <w:numId w:val="11"/>
        </w:numPr>
        <w:ind w:left="720"/>
        <w:rPr>
          <w:rFonts w:eastAsia="Calibri"/>
        </w:rPr>
      </w:pPr>
      <w:r w:rsidRPr="00BD155C">
        <w:rPr>
          <w:rFonts w:eastAsia="Calibri"/>
          <w:i/>
          <w:iCs/>
        </w:rPr>
        <w:t>Baseline:</w:t>
      </w:r>
      <w:r w:rsidRPr="00BD155C">
        <w:rPr>
          <w:rFonts w:eastAsia="Calibri"/>
        </w:rPr>
        <w:t xml:space="preserve"> The AI</w:t>
      </w:r>
      <w:r w:rsidR="00C30796">
        <w:rPr>
          <w:rFonts w:eastAsia="Calibri"/>
        </w:rPr>
        <w:t>/</w:t>
      </w:r>
      <w:r w:rsidRPr="00BD155C">
        <w:rPr>
          <w:rFonts w:eastAsia="Calibri"/>
        </w:rPr>
        <w:t xml:space="preserve">ML model is trained using the dataset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A</w:t>
      </w:r>
      <w:r w:rsidRPr="00BD155C">
        <w:rPr>
          <w:rFonts w:eastAsia="Calibri"/>
        </w:rPr>
        <w:t xml:space="preserve"> and tested using the dataset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A</w:t>
      </w:r>
      <w:r w:rsidRPr="00BD155C">
        <w:rPr>
          <w:rFonts w:eastAsia="Calibri"/>
        </w:rPr>
        <w:t>.</w:t>
      </w:r>
    </w:p>
    <w:p w14:paraId="36620928" w14:textId="1773CDF0" w:rsidR="00DF2700" w:rsidRPr="00BD155C" w:rsidRDefault="00DF2700" w:rsidP="00DF2700">
      <w:pPr>
        <w:pStyle w:val="Doc-text2"/>
        <w:numPr>
          <w:ilvl w:val="0"/>
          <w:numId w:val="11"/>
        </w:numPr>
        <w:ind w:left="720"/>
        <w:rPr>
          <w:rFonts w:eastAsia="Calibri"/>
        </w:rPr>
      </w:pPr>
      <w:r w:rsidRPr="00BD155C">
        <w:rPr>
          <w:rFonts w:eastAsia="Calibri"/>
          <w:i/>
          <w:iCs/>
        </w:rPr>
        <w:t>Generalization Case #1 (GC#1):</w:t>
      </w:r>
      <w:r w:rsidRPr="00BD155C">
        <w:rPr>
          <w:rFonts w:eastAsia="Calibri"/>
        </w:rPr>
        <w:t xml:space="preserve"> The AI</w:t>
      </w:r>
      <w:r w:rsidR="00C30796">
        <w:rPr>
          <w:rFonts w:eastAsia="Calibri"/>
        </w:rPr>
        <w:t>/</w:t>
      </w:r>
      <w:r w:rsidRPr="00BD155C">
        <w:rPr>
          <w:rFonts w:eastAsia="Calibri"/>
        </w:rPr>
        <w:t xml:space="preserve">ML model is trained using the dataset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B</w:t>
      </w:r>
      <w:r w:rsidRPr="00BD155C">
        <w:rPr>
          <w:rFonts w:eastAsia="Calibri"/>
        </w:rPr>
        <w:t xml:space="preserve"> and tested using the dataset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A</w:t>
      </w:r>
      <w:r w:rsidRPr="00BD155C">
        <w:rPr>
          <w:rFonts w:eastAsia="Calibri"/>
        </w:rPr>
        <w:t>.</w:t>
      </w:r>
    </w:p>
    <w:p w14:paraId="6A061E44" w14:textId="1A4D2126" w:rsidR="00DF2700" w:rsidRDefault="00DF2700" w:rsidP="00DF2700">
      <w:pPr>
        <w:pStyle w:val="Doc-text2"/>
        <w:numPr>
          <w:ilvl w:val="0"/>
          <w:numId w:val="11"/>
        </w:numPr>
        <w:ind w:left="720"/>
        <w:rPr>
          <w:rFonts w:eastAsia="Calibri"/>
        </w:rPr>
      </w:pPr>
      <w:r w:rsidRPr="00BD155C">
        <w:rPr>
          <w:rFonts w:eastAsia="Calibri"/>
          <w:i/>
          <w:iCs/>
        </w:rPr>
        <w:t>Generalization Case #2 (GC#2):</w:t>
      </w:r>
      <w:r w:rsidRPr="00BD155C">
        <w:rPr>
          <w:rFonts w:eastAsia="Calibri"/>
        </w:rPr>
        <w:t xml:space="preserve"> The AI/ML model is trained using</w:t>
      </w:r>
      <w:r>
        <w:rPr>
          <w:rFonts w:eastAsia="Calibri"/>
        </w:rPr>
        <w:t xml:space="preserve"> a</w:t>
      </w:r>
      <w:r w:rsidRPr="00BD155C">
        <w:rPr>
          <w:rFonts w:eastAsia="Calibri"/>
        </w:rPr>
        <w:t xml:space="preserve"> mixed dataset with </w:t>
      </w:r>
      <w:r>
        <w:rPr>
          <w:rFonts w:eastAsia="Calibri"/>
        </w:rPr>
        <w:t>examples for multiple UE</w:t>
      </w:r>
      <w:r w:rsidRPr="00BD155C">
        <w:rPr>
          <w:rFonts w:eastAsia="Calibri"/>
        </w:rPr>
        <w:t xml:space="preserve"> </w:t>
      </w:r>
      <w:r>
        <w:rPr>
          <w:rFonts w:eastAsia="Calibri"/>
        </w:rPr>
        <w:t xml:space="preserve">speeds </w:t>
      </w:r>
      <w:r w:rsidRPr="00BD155C">
        <w:rPr>
          <w:rFonts w:eastAsia="Calibri"/>
        </w:rPr>
        <w:t xml:space="preserve">and tested using the dataset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A</w:t>
      </w:r>
      <w:r w:rsidRPr="00BD155C">
        <w:rPr>
          <w:rFonts w:eastAsia="Calibri"/>
        </w:rPr>
        <w:t>.</w:t>
      </w:r>
    </w:p>
    <w:p w14:paraId="3350CE2A" w14:textId="367B60E2" w:rsidR="00DF2700" w:rsidRDefault="00DF2700" w:rsidP="00DF2700">
      <w:pPr>
        <w:pStyle w:val="Doc-text2"/>
        <w:numPr>
          <w:ilvl w:val="1"/>
          <w:numId w:val="11"/>
        </w:numPr>
        <w:ind w:left="1080"/>
        <w:rPr>
          <w:rFonts w:eastAsia="Calibri"/>
        </w:rPr>
      </w:pPr>
      <w:r w:rsidRPr="00187DCC">
        <w:rPr>
          <w:rFonts w:eastAsia="Calibri"/>
          <w:i/>
          <w:iCs/>
        </w:rPr>
        <w:t>G</w:t>
      </w:r>
      <w:r w:rsidR="00397368">
        <w:rPr>
          <w:rFonts w:eastAsia="Calibri"/>
          <w:i/>
          <w:iCs/>
        </w:rPr>
        <w:t>C</w:t>
      </w:r>
      <w:r w:rsidRPr="00187DCC">
        <w:rPr>
          <w:rFonts w:eastAsia="Calibri"/>
          <w:i/>
          <w:iCs/>
        </w:rPr>
        <w:t>#2-A:</w:t>
      </w:r>
      <w:r>
        <w:rPr>
          <w:rFonts w:eastAsia="Calibri"/>
        </w:rPr>
        <w:t xml:space="preserve"> </w:t>
      </w:r>
      <w:r w:rsidRPr="00BD155C">
        <w:rPr>
          <w:rFonts w:eastAsia="Calibri"/>
        </w:rPr>
        <w:t>The AI/ML model is trained using</w:t>
      </w:r>
      <w:r>
        <w:rPr>
          <w:rFonts w:eastAsia="Calibri"/>
        </w:rPr>
        <w:t xml:space="preserve"> a</w:t>
      </w:r>
      <w:r w:rsidRPr="00BD155C">
        <w:rPr>
          <w:rFonts w:eastAsia="Calibri"/>
        </w:rPr>
        <w:t xml:space="preserve"> mixed dataset</w:t>
      </w:r>
      <w:r>
        <w:rPr>
          <w:rFonts w:eastAsia="Calibri"/>
        </w:rPr>
        <w:t xml:space="preserve"> with the same size </w:t>
      </w:r>
      <w:r w:rsidR="009A19F0">
        <w:rPr>
          <w:rFonts w:eastAsia="Calibri"/>
        </w:rPr>
        <w:t>as</w:t>
      </w:r>
      <w:r>
        <w:rPr>
          <w:rFonts w:eastAsia="Calibri"/>
        </w:rPr>
        <w:t xml:space="preserve"> </w:t>
      </w:r>
      <w:r w:rsidRPr="00BD155C">
        <w:rPr>
          <w:rFonts w:eastAsia="Calibri"/>
        </w:rPr>
        <w:t xml:space="preserve">the dataset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A for fair comparison.</w:t>
      </w:r>
    </w:p>
    <w:p w14:paraId="74231EC3" w14:textId="07A48B79" w:rsidR="00DF2700" w:rsidRPr="00BD155C" w:rsidRDefault="00DF2700" w:rsidP="00DF2700">
      <w:pPr>
        <w:pStyle w:val="Doc-text2"/>
        <w:numPr>
          <w:ilvl w:val="1"/>
          <w:numId w:val="11"/>
        </w:numPr>
        <w:ind w:left="1080"/>
        <w:rPr>
          <w:rFonts w:eastAsia="Calibri"/>
        </w:rPr>
      </w:pPr>
      <w:r w:rsidRPr="00187DCC">
        <w:rPr>
          <w:rFonts w:eastAsia="Calibri"/>
          <w:i/>
          <w:iCs/>
        </w:rPr>
        <w:t>G</w:t>
      </w:r>
      <w:r w:rsidR="00397368">
        <w:rPr>
          <w:rFonts w:eastAsia="Calibri"/>
          <w:i/>
          <w:iCs/>
        </w:rPr>
        <w:t>C</w:t>
      </w:r>
      <w:r w:rsidRPr="00187DCC">
        <w:rPr>
          <w:rFonts w:eastAsia="Calibri"/>
          <w:i/>
          <w:iCs/>
        </w:rPr>
        <w:t>#2-B:</w:t>
      </w:r>
      <w:r>
        <w:rPr>
          <w:rFonts w:eastAsia="Calibri"/>
        </w:rPr>
        <w:t xml:space="preserve"> </w:t>
      </w:r>
      <w:r w:rsidRPr="00BD155C">
        <w:rPr>
          <w:rFonts w:eastAsia="Calibri"/>
        </w:rPr>
        <w:t>The AI/ML model is trained using</w:t>
      </w:r>
      <w:r>
        <w:rPr>
          <w:rFonts w:eastAsia="Calibri"/>
        </w:rPr>
        <w:t xml:space="preserve"> a</w:t>
      </w:r>
      <w:r w:rsidRPr="00BD155C">
        <w:rPr>
          <w:rFonts w:eastAsia="Calibri"/>
        </w:rPr>
        <w:t xml:space="preserve"> mixed dataset</w:t>
      </w:r>
      <w:r>
        <w:rPr>
          <w:rFonts w:eastAsia="Calibri"/>
        </w:rPr>
        <w:t xml:space="preserve"> with </w:t>
      </w:r>
      <w:r w:rsidR="00187DCC">
        <w:rPr>
          <w:rFonts w:eastAsia="Calibri"/>
        </w:rPr>
        <w:t>larger</w:t>
      </w:r>
      <w:r>
        <w:rPr>
          <w:rFonts w:eastAsia="Calibri"/>
        </w:rPr>
        <w:t xml:space="preserve"> size </w:t>
      </w:r>
      <w:r w:rsidR="00187DCC">
        <w:rPr>
          <w:rFonts w:eastAsia="Calibri"/>
        </w:rPr>
        <w:t>than</w:t>
      </w:r>
      <w:r>
        <w:rPr>
          <w:rFonts w:eastAsia="Calibri"/>
        </w:rPr>
        <w:t xml:space="preserve"> </w:t>
      </w:r>
      <w:r w:rsidRPr="00BD155C">
        <w:rPr>
          <w:rFonts w:eastAsia="Calibri"/>
        </w:rPr>
        <w:t xml:space="preserve">the dataset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xml:space="preserve">A </w:t>
      </w:r>
      <w:r w:rsidR="00187DCC">
        <w:rPr>
          <w:rFonts w:eastAsia="Calibri"/>
        </w:rPr>
        <w:t>(</w:t>
      </w:r>
      <w:r w:rsidR="009A19F0">
        <w:rPr>
          <w:rFonts w:eastAsia="Calibri"/>
        </w:rPr>
        <w:t>b</w:t>
      </w:r>
      <w:r w:rsidR="00187DCC">
        <w:rPr>
          <w:rFonts w:eastAsia="Calibri"/>
        </w:rPr>
        <w:t xml:space="preserve">y incorporating all examples from </w:t>
      </w:r>
      <w:r w:rsidR="00187DCC" w:rsidRPr="00BD155C">
        <w:rPr>
          <w:rFonts w:eastAsia="Calibri"/>
        </w:rPr>
        <w:t xml:space="preserve">the dataset </w:t>
      </w:r>
      <w:r w:rsidR="00187DCC">
        <w:rPr>
          <w:rFonts w:eastAsia="Calibri"/>
        </w:rPr>
        <w:t>for</w:t>
      </w:r>
      <w:r w:rsidR="00187DCC" w:rsidRPr="00BD155C">
        <w:rPr>
          <w:rFonts w:eastAsia="Calibri"/>
        </w:rPr>
        <w:t xml:space="preserve"> </w:t>
      </w:r>
      <w:r w:rsidR="00187DCC">
        <w:rPr>
          <w:rFonts w:eastAsia="Calibri"/>
        </w:rPr>
        <w:t>UE Speed</w:t>
      </w:r>
      <w:r w:rsidR="00187DCC" w:rsidRPr="00BD155C">
        <w:rPr>
          <w:rFonts w:eastAsia="Calibri"/>
        </w:rPr>
        <w:t xml:space="preserve"> #</w:t>
      </w:r>
      <w:r w:rsidR="00187DCC">
        <w:rPr>
          <w:rFonts w:eastAsia="Calibri"/>
        </w:rPr>
        <w:t xml:space="preserve">A and </w:t>
      </w:r>
      <w:r w:rsidR="00187DCC" w:rsidRPr="00BD155C">
        <w:rPr>
          <w:rFonts w:eastAsia="Calibri"/>
        </w:rPr>
        <w:t xml:space="preserve">the dataset </w:t>
      </w:r>
      <w:r w:rsidR="00187DCC">
        <w:rPr>
          <w:rFonts w:eastAsia="Calibri"/>
        </w:rPr>
        <w:t>for</w:t>
      </w:r>
      <w:r w:rsidR="00187DCC" w:rsidRPr="00BD155C">
        <w:rPr>
          <w:rFonts w:eastAsia="Calibri"/>
        </w:rPr>
        <w:t xml:space="preserve"> </w:t>
      </w:r>
      <w:r w:rsidR="00187DCC">
        <w:rPr>
          <w:rFonts w:eastAsia="Calibri"/>
        </w:rPr>
        <w:t>UE Speed</w:t>
      </w:r>
      <w:r w:rsidR="00187DCC" w:rsidRPr="00BD155C">
        <w:rPr>
          <w:rFonts w:eastAsia="Calibri"/>
        </w:rPr>
        <w:t xml:space="preserve"> #</w:t>
      </w:r>
      <w:r w:rsidR="00187DCC">
        <w:rPr>
          <w:rFonts w:eastAsia="Calibri"/>
        </w:rPr>
        <w:t>B) as</w:t>
      </w:r>
      <w:r>
        <w:rPr>
          <w:rFonts w:eastAsia="Calibri"/>
        </w:rPr>
        <w:t xml:space="preserve"> </w:t>
      </w:r>
      <w:r w:rsidR="00187DCC">
        <w:rPr>
          <w:rFonts w:eastAsia="Calibri"/>
        </w:rPr>
        <w:t xml:space="preserve">a </w:t>
      </w:r>
      <w:r>
        <w:rPr>
          <w:rFonts w:eastAsia="Calibri"/>
        </w:rPr>
        <w:t xml:space="preserve">fair </w:t>
      </w:r>
      <w:r w:rsidR="00187DCC">
        <w:rPr>
          <w:rFonts w:eastAsia="Calibri"/>
        </w:rPr>
        <w:t>advantage for the mixed AI</w:t>
      </w:r>
      <w:r w:rsidR="00C30796">
        <w:rPr>
          <w:rFonts w:eastAsia="Calibri"/>
        </w:rPr>
        <w:t>/</w:t>
      </w:r>
      <w:r w:rsidR="00187DCC">
        <w:rPr>
          <w:rFonts w:eastAsia="Calibri"/>
        </w:rPr>
        <w:t>ML model. In our study, the size of the mixed dataset for G</w:t>
      </w:r>
      <w:r w:rsidR="00397368">
        <w:rPr>
          <w:rFonts w:eastAsia="Calibri"/>
        </w:rPr>
        <w:t>C</w:t>
      </w:r>
      <w:r w:rsidR="00187DCC">
        <w:rPr>
          <w:rFonts w:eastAsia="Calibri"/>
        </w:rPr>
        <w:t>#2-B is 3 times the size of the dataset for UE Speed</w:t>
      </w:r>
      <w:r w:rsidR="00187DCC" w:rsidRPr="00BD155C">
        <w:rPr>
          <w:rFonts w:eastAsia="Calibri"/>
        </w:rPr>
        <w:t xml:space="preserve"> #</w:t>
      </w:r>
      <w:r w:rsidR="00187DCC">
        <w:rPr>
          <w:rFonts w:eastAsia="Calibri"/>
        </w:rPr>
        <w:t>A.</w:t>
      </w:r>
    </w:p>
    <w:p w14:paraId="11B3662A" w14:textId="77777777" w:rsidR="00DF2700" w:rsidRDefault="00DF2700" w:rsidP="00AF7B04"/>
    <w:p w14:paraId="1DDCB2CF" w14:textId="4D9B825C" w:rsidR="00AF7B04" w:rsidRDefault="00AF7B04" w:rsidP="007F4EF0">
      <w:r>
        <w:t>Simulation parameters of Case 2 are listed in Table A.1 [</w:t>
      </w:r>
      <w:r w:rsidR="00CD6B12">
        <w:t>3</w:t>
      </w:r>
      <w:r>
        <w:t>]-[</w:t>
      </w:r>
      <w:r w:rsidR="00CD6B12">
        <w:t>5</w:t>
      </w:r>
      <w:r>
        <w:t xml:space="preserve">]. </w:t>
      </w:r>
      <w:r w:rsidR="007F4EF0">
        <w:t>E</w:t>
      </w:r>
      <w:r>
        <w:t xml:space="preserve">valuation </w:t>
      </w:r>
      <w:r w:rsidR="007F4EF0">
        <w:t>and AI</w:t>
      </w:r>
      <w:r w:rsidR="00C30796">
        <w:t>/</w:t>
      </w:r>
      <w:r w:rsidR="007F4EF0">
        <w:t xml:space="preserve">ML model parameters </w:t>
      </w:r>
      <w:r>
        <w:t>are shown in Table 2</w:t>
      </w:r>
      <w:r w:rsidR="007F4EF0">
        <w:t>. Generalization results are shown in Table</w:t>
      </w:r>
      <w:r>
        <w:t xml:space="preserve"> 3.</w:t>
      </w:r>
    </w:p>
    <w:p w14:paraId="36C47808" w14:textId="77777777" w:rsidR="00AF7B04" w:rsidRDefault="00AF7B04" w:rsidP="00AF7B04">
      <w:pPr>
        <w:jc w:val="left"/>
      </w:pPr>
    </w:p>
    <w:p w14:paraId="359BBA37" w14:textId="77777777" w:rsidR="006F4BAB" w:rsidRDefault="006F4BAB" w:rsidP="00AF7B04">
      <w:pPr>
        <w:jc w:val="left"/>
      </w:pPr>
    </w:p>
    <w:p w14:paraId="715D57B7" w14:textId="77777777" w:rsidR="006F4BAB" w:rsidRDefault="006F4BAB" w:rsidP="00AF7B04">
      <w:pPr>
        <w:jc w:val="left"/>
      </w:pPr>
    </w:p>
    <w:p w14:paraId="3C8D9000" w14:textId="77777777" w:rsidR="006F4BAB" w:rsidRDefault="006F4BAB" w:rsidP="00AF7B04">
      <w:pPr>
        <w:jc w:val="left"/>
      </w:pPr>
    </w:p>
    <w:p w14:paraId="5C267059" w14:textId="77777777" w:rsidR="006F4BAB" w:rsidRDefault="006F4BAB" w:rsidP="00AF7B04">
      <w:pPr>
        <w:jc w:val="left"/>
      </w:pPr>
    </w:p>
    <w:p w14:paraId="37F2F8F6" w14:textId="77777777" w:rsidR="006F4BAB" w:rsidRDefault="006F4BAB" w:rsidP="00AF7B04">
      <w:pPr>
        <w:jc w:val="left"/>
      </w:pPr>
    </w:p>
    <w:p w14:paraId="68FE735A" w14:textId="5383DB8F" w:rsidR="007F4EF0" w:rsidRPr="00EF2E8C" w:rsidRDefault="007F4EF0" w:rsidP="007F4EF0">
      <w:pPr>
        <w:jc w:val="center"/>
      </w:pPr>
      <w:r>
        <w:t>Table 2: Evaluation and AI</w:t>
      </w:r>
      <w:r w:rsidR="00C30796">
        <w:t>/</w:t>
      </w:r>
      <w:r>
        <w:t>ML model parameters of i</w:t>
      </w:r>
      <w:r w:rsidRPr="00F46495">
        <w:t>ntra-cell intra-frequency FR1 to FR1 temporal domain case B</w:t>
      </w:r>
      <w:r>
        <w:t xml:space="preserve"> Generalization</w:t>
      </w:r>
    </w:p>
    <w:tbl>
      <w:tblPr>
        <w:tblW w:w="96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7"/>
        <w:gridCol w:w="4203"/>
      </w:tblGrid>
      <w:tr w:rsidR="007F4EF0" w14:paraId="7F6B558F" w14:textId="77777777" w:rsidTr="007F4EF0">
        <w:tc>
          <w:tcPr>
            <w:tcW w:w="5427" w:type="dxa"/>
          </w:tcPr>
          <w:p w14:paraId="049C3F1B" w14:textId="77777777" w:rsidR="007F4EF0" w:rsidRDefault="007F4EF0" w:rsidP="00961507">
            <w:pPr>
              <w:jc w:val="left"/>
              <w:rPr>
                <w:b/>
              </w:rPr>
            </w:pPr>
            <w:bookmarkStart w:id="1" w:name="_Hlk189616542"/>
            <w:r>
              <w:rPr>
                <w:b/>
              </w:rPr>
              <w:t>Parameters</w:t>
            </w:r>
          </w:p>
        </w:tc>
        <w:tc>
          <w:tcPr>
            <w:tcW w:w="4203" w:type="dxa"/>
          </w:tcPr>
          <w:p w14:paraId="67A63175" w14:textId="534B6011" w:rsidR="007F4EF0" w:rsidRDefault="007F4EF0" w:rsidP="00961507">
            <w:pPr>
              <w:jc w:val="left"/>
              <w:rPr>
                <w:b/>
              </w:rPr>
            </w:pPr>
            <w:r>
              <w:rPr>
                <w:b/>
              </w:rPr>
              <w:t>Value</w:t>
            </w:r>
          </w:p>
        </w:tc>
      </w:tr>
      <w:tr w:rsidR="007F4EF0" w14:paraId="386E0CB6" w14:textId="77777777" w:rsidTr="007F4EF0">
        <w:tc>
          <w:tcPr>
            <w:tcW w:w="5427" w:type="dxa"/>
          </w:tcPr>
          <w:p w14:paraId="53BE57EB" w14:textId="77777777" w:rsidR="007F4EF0" w:rsidRDefault="007F4EF0" w:rsidP="00961507">
            <w:pPr>
              <w:jc w:val="left"/>
            </w:pPr>
            <w:r>
              <w:rPr>
                <w:rFonts w:hint="eastAsia"/>
              </w:rPr>
              <w:t>U</w:t>
            </w:r>
            <w:r>
              <w:t>E trajectory option [2]</w:t>
            </w:r>
          </w:p>
        </w:tc>
        <w:tc>
          <w:tcPr>
            <w:tcW w:w="4203" w:type="dxa"/>
          </w:tcPr>
          <w:p w14:paraId="483FADB5" w14:textId="77777777" w:rsidR="007F4EF0" w:rsidRDefault="007F4EF0" w:rsidP="00961507">
            <w:pPr>
              <w:jc w:val="left"/>
            </w:pPr>
            <w:r>
              <w:t>Option 1</w:t>
            </w:r>
          </w:p>
        </w:tc>
      </w:tr>
      <w:tr w:rsidR="007F4EF0" w14:paraId="43FB49FE" w14:textId="77777777" w:rsidTr="007F4EF0">
        <w:tc>
          <w:tcPr>
            <w:tcW w:w="5427" w:type="dxa"/>
          </w:tcPr>
          <w:p w14:paraId="70EA7429" w14:textId="77777777" w:rsidR="007F4EF0" w:rsidRDefault="007F4EF0" w:rsidP="00961507">
            <w:pPr>
              <w:jc w:val="left"/>
            </w:pPr>
            <w:r>
              <w:rPr>
                <w:rFonts w:hint="eastAsia"/>
              </w:rPr>
              <w:t>U</w:t>
            </w:r>
            <w:r>
              <w:t>E trajectory boundary processing option [2]</w:t>
            </w:r>
          </w:p>
        </w:tc>
        <w:tc>
          <w:tcPr>
            <w:tcW w:w="4203" w:type="dxa"/>
          </w:tcPr>
          <w:p w14:paraId="6D774520" w14:textId="77777777" w:rsidR="007F4EF0" w:rsidRDefault="007F4EF0" w:rsidP="00961507">
            <w:pPr>
              <w:jc w:val="left"/>
            </w:pPr>
            <w:r>
              <w:t>Option 3</w:t>
            </w:r>
          </w:p>
        </w:tc>
      </w:tr>
      <w:tr w:rsidR="007F4EF0" w14:paraId="62665BDC" w14:textId="77777777" w:rsidTr="007F4EF0">
        <w:tc>
          <w:tcPr>
            <w:tcW w:w="5427" w:type="dxa"/>
          </w:tcPr>
          <w:p w14:paraId="1A527EDA" w14:textId="77777777" w:rsidR="007F4EF0" w:rsidRDefault="007F4EF0" w:rsidP="00961507">
            <w:pPr>
              <w:jc w:val="left"/>
            </w:pPr>
            <w:r>
              <w:rPr>
                <w:rFonts w:hint="eastAsia"/>
              </w:rPr>
              <w:t>U</w:t>
            </w:r>
            <w:r>
              <w:t>E speed</w:t>
            </w:r>
          </w:p>
        </w:tc>
        <w:tc>
          <w:tcPr>
            <w:tcW w:w="4203" w:type="dxa"/>
          </w:tcPr>
          <w:p w14:paraId="69D9220C" w14:textId="53E01C33" w:rsidR="007F4EF0" w:rsidRDefault="007F4EF0" w:rsidP="00961507">
            <w:pPr>
              <w:jc w:val="left"/>
            </w:pPr>
            <w:r>
              <w:t>30, 60, 90 Km/h</w:t>
            </w:r>
          </w:p>
        </w:tc>
      </w:tr>
      <w:tr w:rsidR="007F4EF0" w14:paraId="75A489AB" w14:textId="77777777" w:rsidTr="007F4EF0">
        <w:tc>
          <w:tcPr>
            <w:tcW w:w="5427" w:type="dxa"/>
          </w:tcPr>
          <w:p w14:paraId="0BDF0135" w14:textId="77777777" w:rsidR="007F4EF0" w:rsidRDefault="007F4EF0" w:rsidP="00961507">
            <w:pPr>
              <w:jc w:val="left"/>
            </w:pPr>
            <w:r>
              <w:rPr>
                <w:rFonts w:eastAsiaTheme="minorEastAsia"/>
                <w:color w:val="000000"/>
              </w:rPr>
              <w:t>Inter-frequency correlation assumption (yes or no)</w:t>
            </w:r>
          </w:p>
        </w:tc>
        <w:tc>
          <w:tcPr>
            <w:tcW w:w="4203" w:type="dxa"/>
          </w:tcPr>
          <w:p w14:paraId="053E1284" w14:textId="77777777" w:rsidR="007F4EF0" w:rsidRDefault="007F4EF0" w:rsidP="00961507">
            <w:pPr>
              <w:jc w:val="left"/>
            </w:pPr>
            <w:r>
              <w:t>N/A</w:t>
            </w:r>
          </w:p>
        </w:tc>
      </w:tr>
      <w:tr w:rsidR="007F4EF0" w14:paraId="1F1805F3" w14:textId="77777777" w:rsidTr="007F4EF0">
        <w:tc>
          <w:tcPr>
            <w:tcW w:w="5427" w:type="dxa"/>
          </w:tcPr>
          <w:p w14:paraId="44426805" w14:textId="77777777" w:rsidR="007F4EF0" w:rsidRDefault="007F4EF0" w:rsidP="00961507">
            <w:pPr>
              <w:jc w:val="left"/>
            </w:pPr>
            <w:r>
              <w:rPr>
                <w:rFonts w:eastAsiaTheme="minorEastAsia"/>
                <w:color w:val="000000"/>
              </w:rPr>
              <w:t>Measurement reduction rate</w:t>
            </w:r>
          </w:p>
        </w:tc>
        <w:tc>
          <w:tcPr>
            <w:tcW w:w="4203" w:type="dxa"/>
          </w:tcPr>
          <w:p w14:paraId="429D6E3E" w14:textId="77777777" w:rsidR="007F4EF0" w:rsidRDefault="007F4EF0" w:rsidP="00961507">
            <w:pPr>
              <w:jc w:val="left"/>
            </w:pPr>
            <w:r>
              <w:t>50%</w:t>
            </w:r>
          </w:p>
        </w:tc>
      </w:tr>
      <w:tr w:rsidR="007F4EF0" w14:paraId="4256910C" w14:textId="77777777" w:rsidTr="007F4EF0">
        <w:tc>
          <w:tcPr>
            <w:tcW w:w="5427" w:type="dxa"/>
          </w:tcPr>
          <w:p w14:paraId="77A8F6D8" w14:textId="77777777" w:rsidR="007F4EF0" w:rsidRDefault="007F4EF0" w:rsidP="00961507">
            <w:pPr>
              <w:jc w:val="left"/>
            </w:pPr>
            <w:r>
              <w:rPr>
                <w:rFonts w:eastAsiaTheme="minorEastAsia"/>
                <w:color w:val="000000"/>
              </w:rPr>
              <w:t>Observation</w:t>
            </w:r>
            <w:r w:rsidRPr="00EB5414">
              <w:rPr>
                <w:rFonts w:eastAsiaTheme="minorEastAsia"/>
                <w:color w:val="000000"/>
              </w:rPr>
              <w:t xml:space="preserve"> window</w:t>
            </w:r>
          </w:p>
        </w:tc>
        <w:tc>
          <w:tcPr>
            <w:tcW w:w="4203" w:type="dxa"/>
          </w:tcPr>
          <w:p w14:paraId="2812A5D2" w14:textId="77777777" w:rsidR="007F4EF0" w:rsidRDefault="007F4EF0" w:rsidP="00961507">
            <w:pPr>
              <w:jc w:val="left"/>
            </w:pPr>
            <w:r>
              <w:t>1000 ms</w:t>
            </w:r>
          </w:p>
        </w:tc>
      </w:tr>
      <w:tr w:rsidR="007F4EF0" w14:paraId="7D0EA3EA" w14:textId="77777777" w:rsidTr="007F4EF0">
        <w:tc>
          <w:tcPr>
            <w:tcW w:w="5427" w:type="dxa"/>
          </w:tcPr>
          <w:p w14:paraId="0E0753BA" w14:textId="77777777" w:rsidR="007F4EF0" w:rsidRPr="00EB5414" w:rsidRDefault="007F4EF0" w:rsidP="00961507">
            <w:pPr>
              <w:jc w:val="left"/>
              <w:rPr>
                <w:rFonts w:eastAsiaTheme="minorEastAsia"/>
                <w:color w:val="000000"/>
              </w:rPr>
            </w:pPr>
            <w:r w:rsidRPr="00EB5414">
              <w:rPr>
                <w:rFonts w:eastAsiaTheme="minorEastAsia"/>
                <w:color w:val="000000"/>
              </w:rPr>
              <w:t>Prediction window</w:t>
            </w:r>
          </w:p>
        </w:tc>
        <w:tc>
          <w:tcPr>
            <w:tcW w:w="4203" w:type="dxa"/>
          </w:tcPr>
          <w:p w14:paraId="4A23BC4B" w14:textId="77777777" w:rsidR="007F4EF0" w:rsidRDefault="007F4EF0" w:rsidP="00961507">
            <w:pPr>
              <w:jc w:val="left"/>
            </w:pPr>
            <w:r>
              <w:t>200 ms</w:t>
            </w:r>
          </w:p>
        </w:tc>
      </w:tr>
      <w:tr w:rsidR="007F4EF0" w14:paraId="33D8241C" w14:textId="77777777" w:rsidTr="007F4EF0">
        <w:tc>
          <w:tcPr>
            <w:tcW w:w="5427" w:type="dxa"/>
          </w:tcPr>
          <w:p w14:paraId="35B34391" w14:textId="77777777" w:rsidR="007F4EF0" w:rsidRDefault="007F4EF0" w:rsidP="00961507">
            <w:pPr>
              <w:jc w:val="left"/>
            </w:pPr>
            <w:r>
              <w:rPr>
                <w:rFonts w:eastAsiaTheme="minorEastAsia" w:hint="eastAsia"/>
                <w:color w:val="000000"/>
              </w:rPr>
              <w:t>A</w:t>
            </w:r>
            <w:r>
              <w:rPr>
                <w:rFonts w:eastAsiaTheme="minorEastAsia"/>
                <w:color w:val="000000"/>
              </w:rPr>
              <w:t>ny other parameters</w:t>
            </w:r>
          </w:p>
        </w:tc>
        <w:tc>
          <w:tcPr>
            <w:tcW w:w="4203" w:type="dxa"/>
          </w:tcPr>
          <w:p w14:paraId="3933D962" w14:textId="77777777" w:rsidR="007F4EF0" w:rsidRDefault="007F4EF0" w:rsidP="00961507">
            <w:pPr>
              <w:jc w:val="left"/>
            </w:pPr>
            <w:r>
              <w:t>N/A</w:t>
            </w:r>
          </w:p>
        </w:tc>
      </w:tr>
      <w:tr w:rsidR="007F4EF0" w14:paraId="0B7C075E" w14:textId="77777777" w:rsidTr="007F4EF0">
        <w:tc>
          <w:tcPr>
            <w:tcW w:w="5427" w:type="dxa"/>
          </w:tcPr>
          <w:p w14:paraId="05EE1A2C" w14:textId="77777777" w:rsidR="007F4EF0" w:rsidRDefault="007F4EF0" w:rsidP="00961507">
            <w:pPr>
              <w:jc w:val="left"/>
            </w:pPr>
            <w:r>
              <w:rPr>
                <w:rFonts w:eastAsia="Times New Roman"/>
                <w:color w:val="000000"/>
              </w:rPr>
              <w:t>Number of training examples</w:t>
            </w:r>
          </w:p>
        </w:tc>
        <w:tc>
          <w:tcPr>
            <w:tcW w:w="4203" w:type="dxa"/>
          </w:tcPr>
          <w:p w14:paraId="1A6EAEDA" w14:textId="20BBF6F2" w:rsidR="007F4EF0" w:rsidRPr="006B2C42" w:rsidRDefault="007F4EF0" w:rsidP="00961507">
            <w:pPr>
              <w:jc w:val="left"/>
            </w:pPr>
            <w:r>
              <w:t>~14.7 k</w:t>
            </w:r>
          </w:p>
        </w:tc>
      </w:tr>
      <w:tr w:rsidR="007F4EF0" w14:paraId="48B072BC" w14:textId="77777777" w:rsidTr="007F4EF0">
        <w:tc>
          <w:tcPr>
            <w:tcW w:w="5427" w:type="dxa"/>
          </w:tcPr>
          <w:p w14:paraId="30336915" w14:textId="77777777" w:rsidR="007F4EF0" w:rsidRDefault="007F4EF0" w:rsidP="00961507">
            <w:pPr>
              <w:jc w:val="left"/>
              <w:rPr>
                <w:rFonts w:eastAsia="Times New Roman"/>
                <w:color w:val="000000"/>
              </w:rPr>
            </w:pPr>
            <w:r>
              <w:rPr>
                <w:rFonts w:eastAsia="Times New Roman"/>
                <w:color w:val="000000"/>
              </w:rPr>
              <w:t>Number of validation examples</w:t>
            </w:r>
          </w:p>
        </w:tc>
        <w:tc>
          <w:tcPr>
            <w:tcW w:w="4203" w:type="dxa"/>
          </w:tcPr>
          <w:p w14:paraId="3F53237C" w14:textId="2DD6B3C9" w:rsidR="007F4EF0" w:rsidRPr="006B2C42" w:rsidRDefault="007F4EF0" w:rsidP="00961507">
            <w:pPr>
              <w:jc w:val="left"/>
            </w:pPr>
            <w:r>
              <w:t>~2.1 k</w:t>
            </w:r>
          </w:p>
        </w:tc>
      </w:tr>
      <w:tr w:rsidR="007F4EF0" w14:paraId="0AB2C727" w14:textId="77777777" w:rsidTr="007F4EF0">
        <w:tc>
          <w:tcPr>
            <w:tcW w:w="5427" w:type="dxa"/>
          </w:tcPr>
          <w:p w14:paraId="342E66C5" w14:textId="77777777" w:rsidR="007F4EF0" w:rsidRDefault="007F4EF0" w:rsidP="00961507">
            <w:pPr>
              <w:jc w:val="left"/>
            </w:pPr>
            <w:r>
              <w:rPr>
                <w:rFonts w:eastAsia="Times New Roman"/>
                <w:color w:val="000000"/>
              </w:rPr>
              <w:t>Number of testing examples</w:t>
            </w:r>
          </w:p>
        </w:tc>
        <w:tc>
          <w:tcPr>
            <w:tcW w:w="4203" w:type="dxa"/>
          </w:tcPr>
          <w:p w14:paraId="7329708D" w14:textId="24B8726D" w:rsidR="007F4EF0" w:rsidRPr="00E96489" w:rsidRDefault="007F4EF0" w:rsidP="00961507">
            <w:pPr>
              <w:jc w:val="left"/>
            </w:pPr>
            <w:r>
              <w:t>~4.2 k</w:t>
            </w:r>
          </w:p>
        </w:tc>
      </w:tr>
      <w:tr w:rsidR="007F4EF0" w14:paraId="6FCE067D" w14:textId="77777777" w:rsidTr="007F4EF0">
        <w:tc>
          <w:tcPr>
            <w:tcW w:w="5427" w:type="dxa"/>
          </w:tcPr>
          <w:p w14:paraId="078ECE1B" w14:textId="6F226C2B" w:rsidR="007F4EF0" w:rsidRDefault="007F4EF0" w:rsidP="00961507">
            <w:pPr>
              <w:jc w:val="left"/>
            </w:pPr>
            <w:r>
              <w:rPr>
                <w:rFonts w:eastAsia="Times New Roman"/>
                <w:color w:val="000000"/>
              </w:rPr>
              <w:t>AI</w:t>
            </w:r>
            <w:r w:rsidR="00C30796">
              <w:rPr>
                <w:rFonts w:eastAsia="Times New Roman"/>
                <w:color w:val="000000"/>
              </w:rPr>
              <w:t>/</w:t>
            </w:r>
            <w:r>
              <w:rPr>
                <w:rFonts w:eastAsia="Times New Roman"/>
                <w:color w:val="000000"/>
              </w:rPr>
              <w:t>ML model input</w:t>
            </w:r>
          </w:p>
        </w:tc>
        <w:tc>
          <w:tcPr>
            <w:tcW w:w="4203" w:type="dxa"/>
          </w:tcPr>
          <w:p w14:paraId="0C85985C" w14:textId="77777777" w:rsidR="007F4EF0" w:rsidRDefault="007F4EF0" w:rsidP="00961507">
            <w:pPr>
              <w:jc w:val="left"/>
            </w:pPr>
            <w:r>
              <w:t xml:space="preserve">L3 cell-level RSRPs from </w:t>
            </w:r>
            <w:proofErr w:type="gramStart"/>
            <w:r>
              <w:t>3 time</w:t>
            </w:r>
            <w:proofErr w:type="gramEnd"/>
            <w:r>
              <w:t xml:space="preserve"> instances T-5, T-3, T-1</w:t>
            </w:r>
          </w:p>
        </w:tc>
      </w:tr>
      <w:tr w:rsidR="007F4EF0" w14:paraId="3FAA3344" w14:textId="77777777" w:rsidTr="007F4EF0">
        <w:tc>
          <w:tcPr>
            <w:tcW w:w="5427" w:type="dxa"/>
          </w:tcPr>
          <w:p w14:paraId="4DDBCC2A" w14:textId="20B3D0C2" w:rsidR="007F4EF0" w:rsidRDefault="007F4EF0" w:rsidP="00961507">
            <w:pPr>
              <w:jc w:val="left"/>
            </w:pPr>
            <w:r>
              <w:rPr>
                <w:rFonts w:eastAsia="Times New Roman"/>
                <w:color w:val="000000"/>
              </w:rPr>
              <w:t>AI</w:t>
            </w:r>
            <w:r w:rsidR="00C30796">
              <w:rPr>
                <w:rFonts w:eastAsia="Times New Roman"/>
                <w:color w:val="000000"/>
              </w:rPr>
              <w:t>/</w:t>
            </w:r>
            <w:r>
              <w:rPr>
                <w:rFonts w:eastAsia="Times New Roman"/>
                <w:color w:val="000000"/>
              </w:rPr>
              <w:t>ML model output</w:t>
            </w:r>
          </w:p>
        </w:tc>
        <w:tc>
          <w:tcPr>
            <w:tcW w:w="4203" w:type="dxa"/>
          </w:tcPr>
          <w:p w14:paraId="043450B0" w14:textId="77777777" w:rsidR="007F4EF0" w:rsidRDefault="007F4EF0" w:rsidP="00961507">
            <w:pPr>
              <w:jc w:val="left"/>
            </w:pPr>
            <w:r>
              <w:t>L3 cell-level RSRPs at 1 time instance T</w:t>
            </w:r>
          </w:p>
        </w:tc>
      </w:tr>
      <w:tr w:rsidR="007F4EF0" w14:paraId="7A8D56E0" w14:textId="77777777" w:rsidTr="007F4EF0">
        <w:tc>
          <w:tcPr>
            <w:tcW w:w="5427" w:type="dxa"/>
          </w:tcPr>
          <w:p w14:paraId="7F7D7FDB" w14:textId="3D54B756" w:rsidR="007F4EF0" w:rsidRPr="00B02153" w:rsidRDefault="007F4EF0" w:rsidP="00961507">
            <w:pPr>
              <w:jc w:val="left"/>
            </w:pPr>
            <w:r>
              <w:rPr>
                <w:rFonts w:eastAsia="Times New Roman"/>
                <w:color w:val="000000"/>
              </w:rPr>
              <w:t>AI</w:t>
            </w:r>
            <w:r w:rsidR="00C30796">
              <w:rPr>
                <w:rFonts w:eastAsia="Times New Roman"/>
                <w:color w:val="000000"/>
              </w:rPr>
              <w:t>/</w:t>
            </w:r>
            <w:r>
              <w:rPr>
                <w:rFonts w:eastAsia="Times New Roman"/>
                <w:color w:val="000000"/>
              </w:rPr>
              <w:t>ML model type</w:t>
            </w:r>
          </w:p>
        </w:tc>
        <w:tc>
          <w:tcPr>
            <w:tcW w:w="4203" w:type="dxa"/>
          </w:tcPr>
          <w:p w14:paraId="0C9EF1B1" w14:textId="77777777" w:rsidR="007F4EF0" w:rsidRDefault="007F4EF0" w:rsidP="00961507">
            <w:pPr>
              <w:jc w:val="left"/>
            </w:pPr>
            <w:r>
              <w:t>CNN</w:t>
            </w:r>
          </w:p>
        </w:tc>
      </w:tr>
      <w:tr w:rsidR="007F4EF0" w14:paraId="6090C745" w14:textId="77777777" w:rsidTr="007F4EF0">
        <w:tc>
          <w:tcPr>
            <w:tcW w:w="5427" w:type="dxa"/>
          </w:tcPr>
          <w:p w14:paraId="1B4AB92D" w14:textId="0B840165" w:rsidR="007F4EF0" w:rsidRPr="007D673B" w:rsidRDefault="007F4EF0" w:rsidP="00961507">
            <w:pPr>
              <w:jc w:val="left"/>
            </w:pPr>
            <w:r>
              <w:t>AI</w:t>
            </w:r>
            <w:r w:rsidR="00C30796">
              <w:t>/</w:t>
            </w:r>
            <w:r>
              <w:t>ML m</w:t>
            </w:r>
            <w:r w:rsidRPr="00B02153">
              <w:t xml:space="preserve">odel number of </w:t>
            </w:r>
            <w:r>
              <w:t>parameters</w:t>
            </w:r>
          </w:p>
        </w:tc>
        <w:tc>
          <w:tcPr>
            <w:tcW w:w="4203" w:type="dxa"/>
          </w:tcPr>
          <w:p w14:paraId="1CAEB91C" w14:textId="77777777" w:rsidR="007F4EF0" w:rsidRPr="008E0A7F" w:rsidRDefault="007F4EF0" w:rsidP="00961507">
            <w:pPr>
              <w:jc w:val="left"/>
              <w:rPr>
                <w:lang w:val="en-US"/>
              </w:rPr>
            </w:pPr>
            <w:r>
              <w:rPr>
                <w:lang w:val="en-US"/>
              </w:rPr>
              <w:t>0.104 M</w:t>
            </w:r>
          </w:p>
        </w:tc>
      </w:tr>
      <w:tr w:rsidR="007F4EF0" w14:paraId="6890D838" w14:textId="77777777" w:rsidTr="007F4EF0">
        <w:tc>
          <w:tcPr>
            <w:tcW w:w="5427" w:type="dxa"/>
          </w:tcPr>
          <w:p w14:paraId="2D398BF1" w14:textId="236F7847" w:rsidR="007F4EF0" w:rsidRDefault="007F4EF0" w:rsidP="00961507">
            <w:pPr>
              <w:jc w:val="left"/>
            </w:pPr>
            <w:r>
              <w:t>AI</w:t>
            </w:r>
            <w:r w:rsidR="00C30796">
              <w:t>/</w:t>
            </w:r>
            <w:r>
              <w:t>ML model number of FLOPs</w:t>
            </w:r>
          </w:p>
        </w:tc>
        <w:tc>
          <w:tcPr>
            <w:tcW w:w="4203" w:type="dxa"/>
          </w:tcPr>
          <w:p w14:paraId="13BA6948" w14:textId="77777777" w:rsidR="007F4EF0" w:rsidRDefault="007F4EF0" w:rsidP="00961507">
            <w:pPr>
              <w:jc w:val="left"/>
              <w:rPr>
                <w:lang w:val="en-US"/>
              </w:rPr>
            </w:pPr>
            <w:r>
              <w:rPr>
                <w:lang w:val="en-US"/>
              </w:rPr>
              <w:t>0.128 M</w:t>
            </w:r>
          </w:p>
        </w:tc>
      </w:tr>
      <w:bookmarkEnd w:id="1"/>
    </w:tbl>
    <w:p w14:paraId="22E42B62" w14:textId="77777777" w:rsidR="00B06632" w:rsidRDefault="00B06632" w:rsidP="00B06632"/>
    <w:p w14:paraId="05373CE9" w14:textId="0330895C" w:rsidR="00B06632" w:rsidRDefault="00B06632" w:rsidP="00B06632">
      <w:pPr>
        <w:jc w:val="center"/>
      </w:pPr>
      <w:r>
        <w:t>Table 3: Evaluation results of i</w:t>
      </w:r>
      <w:r w:rsidRPr="00F46495">
        <w:t>ntra-cell intra-frequency FR1 to FR1 temporal domain case B</w:t>
      </w:r>
      <w:r>
        <w:t xml:space="preserve"> generalization</w:t>
      </w:r>
    </w:p>
    <w:tbl>
      <w:tblPr>
        <w:tblStyle w:val="TableGrid"/>
        <w:tblW w:w="0" w:type="auto"/>
        <w:tblInd w:w="-5" w:type="dxa"/>
        <w:tblLook w:val="04A0" w:firstRow="1" w:lastRow="0" w:firstColumn="1" w:lastColumn="0" w:noHBand="0" w:noVBand="1"/>
      </w:tblPr>
      <w:tblGrid>
        <w:gridCol w:w="1930"/>
        <w:gridCol w:w="1926"/>
        <w:gridCol w:w="1926"/>
        <w:gridCol w:w="1926"/>
        <w:gridCol w:w="1926"/>
      </w:tblGrid>
      <w:tr w:rsidR="008A15C5" w14:paraId="3171705A" w14:textId="77777777" w:rsidTr="00F8514D">
        <w:tc>
          <w:tcPr>
            <w:tcW w:w="9629" w:type="dxa"/>
            <w:gridSpan w:val="5"/>
            <w:vAlign w:val="center"/>
          </w:tcPr>
          <w:p w14:paraId="5DD78E0D" w14:textId="5375893D" w:rsidR="008A15C5" w:rsidRDefault="008A15C5" w:rsidP="008A15C5">
            <w:pPr>
              <w:jc w:val="center"/>
            </w:pPr>
            <w:r>
              <w:t xml:space="preserve">Inference </w:t>
            </w:r>
            <w:r w:rsidRPr="00BD155C">
              <w:rPr>
                <w:rFonts w:eastAsia="Calibri"/>
              </w:rPr>
              <w:t xml:space="preserve">using the dataset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30 Km/h</w:t>
            </w:r>
            <w:r>
              <w:t xml:space="preserve"> </w:t>
            </w:r>
          </w:p>
        </w:tc>
      </w:tr>
      <w:tr w:rsidR="008A15C5" w14:paraId="0BB4C4E2" w14:textId="77777777" w:rsidTr="00F8514D">
        <w:tc>
          <w:tcPr>
            <w:tcW w:w="1925" w:type="dxa"/>
            <w:vAlign w:val="center"/>
          </w:tcPr>
          <w:p w14:paraId="67EFE830" w14:textId="6EF5FB5E" w:rsidR="008A15C5" w:rsidRDefault="008A15C5" w:rsidP="00FC3637">
            <w:pPr>
              <w:jc w:val="center"/>
            </w:pPr>
            <w:r>
              <w:t>Generalization Case</w:t>
            </w:r>
          </w:p>
        </w:tc>
        <w:tc>
          <w:tcPr>
            <w:tcW w:w="1926" w:type="dxa"/>
            <w:vAlign w:val="center"/>
          </w:tcPr>
          <w:p w14:paraId="79AB5BD1" w14:textId="4B006473" w:rsidR="008A15C5" w:rsidRDefault="008A15C5" w:rsidP="00FC3637">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30 Km/h</w:t>
            </w:r>
          </w:p>
        </w:tc>
        <w:tc>
          <w:tcPr>
            <w:tcW w:w="1926" w:type="dxa"/>
            <w:vAlign w:val="center"/>
          </w:tcPr>
          <w:p w14:paraId="3DEE4DB9" w14:textId="5F398F0B" w:rsidR="008A15C5" w:rsidRDefault="008A15C5" w:rsidP="00FC3637">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60 Km/h</w:t>
            </w:r>
          </w:p>
        </w:tc>
        <w:tc>
          <w:tcPr>
            <w:tcW w:w="1926" w:type="dxa"/>
            <w:vAlign w:val="center"/>
          </w:tcPr>
          <w:p w14:paraId="7A288227" w14:textId="0E145F1E" w:rsidR="008A15C5" w:rsidRDefault="008A15C5" w:rsidP="00FC3637">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90 Km/h</w:t>
            </w:r>
          </w:p>
        </w:tc>
        <w:tc>
          <w:tcPr>
            <w:tcW w:w="1926" w:type="dxa"/>
            <w:vAlign w:val="center"/>
          </w:tcPr>
          <w:p w14:paraId="7F160B19" w14:textId="570ED323" w:rsidR="008A15C5" w:rsidRPr="008A15C5" w:rsidRDefault="008A15C5" w:rsidP="00FC3637">
            <w:pPr>
              <w:pStyle w:val="Default"/>
              <w:jc w:val="center"/>
              <w:rPr>
                <w:szCs w:val="20"/>
              </w:rPr>
            </w:pPr>
            <w:r>
              <w:rPr>
                <w:sz w:val="20"/>
                <w:szCs w:val="20"/>
              </w:rPr>
              <w:t xml:space="preserve">AIML-based Average L3 cell-level RSRP </w:t>
            </w:r>
            <w:r w:rsidR="006119AA">
              <w:rPr>
                <w:sz w:val="20"/>
                <w:szCs w:val="20"/>
              </w:rPr>
              <w:t>D</w:t>
            </w:r>
            <w:r>
              <w:rPr>
                <w:sz w:val="20"/>
                <w:szCs w:val="20"/>
              </w:rPr>
              <w:t>ifference (dB)</w:t>
            </w:r>
          </w:p>
        </w:tc>
      </w:tr>
      <w:tr w:rsidR="008A15C5" w14:paraId="4A8A3DF3" w14:textId="77777777" w:rsidTr="00F8514D">
        <w:tc>
          <w:tcPr>
            <w:tcW w:w="1925" w:type="dxa"/>
            <w:vAlign w:val="center"/>
          </w:tcPr>
          <w:p w14:paraId="30F1BCE3" w14:textId="4A2540BC" w:rsidR="008A15C5" w:rsidRDefault="008A15C5" w:rsidP="00FC3637">
            <w:pPr>
              <w:jc w:val="center"/>
            </w:pPr>
            <w:r>
              <w:t>Baseline</w:t>
            </w:r>
          </w:p>
        </w:tc>
        <w:tc>
          <w:tcPr>
            <w:tcW w:w="1926" w:type="dxa"/>
            <w:vAlign w:val="center"/>
          </w:tcPr>
          <w:p w14:paraId="44E81F70" w14:textId="4C34CB0C" w:rsidR="008A15C5" w:rsidRPr="00FC3637" w:rsidRDefault="008A15C5" w:rsidP="00FC3637">
            <w:pPr>
              <w:jc w:val="center"/>
              <w:rPr>
                <w:rFonts w:ascii="Wingdings" w:hAnsi="Wingdings" w:hint="eastAsia"/>
              </w:rPr>
            </w:pPr>
            <w:r w:rsidRPr="00FC3637">
              <w:rPr>
                <w:rFonts w:ascii="Wingdings" w:hAnsi="Wingdings"/>
              </w:rPr>
              <w:t>ü</w:t>
            </w:r>
          </w:p>
        </w:tc>
        <w:tc>
          <w:tcPr>
            <w:tcW w:w="1926" w:type="dxa"/>
            <w:vAlign w:val="center"/>
          </w:tcPr>
          <w:p w14:paraId="180AF6C3" w14:textId="77777777" w:rsidR="008A15C5" w:rsidRDefault="008A15C5" w:rsidP="00FC3637">
            <w:pPr>
              <w:jc w:val="center"/>
            </w:pPr>
          </w:p>
        </w:tc>
        <w:tc>
          <w:tcPr>
            <w:tcW w:w="1926" w:type="dxa"/>
            <w:vAlign w:val="center"/>
          </w:tcPr>
          <w:p w14:paraId="77A95FF7" w14:textId="77777777" w:rsidR="008A15C5" w:rsidRDefault="008A15C5" w:rsidP="00FC3637">
            <w:pPr>
              <w:jc w:val="center"/>
            </w:pPr>
          </w:p>
        </w:tc>
        <w:tc>
          <w:tcPr>
            <w:tcW w:w="1926" w:type="dxa"/>
            <w:vAlign w:val="center"/>
          </w:tcPr>
          <w:p w14:paraId="37D391B9" w14:textId="5A73BAC6" w:rsidR="008A15C5" w:rsidRDefault="00FC3637" w:rsidP="00FC3637">
            <w:pPr>
              <w:jc w:val="center"/>
            </w:pPr>
            <w:r w:rsidRPr="00FC3637">
              <w:t>0.017</w:t>
            </w:r>
            <w:r>
              <w:t>6</w:t>
            </w:r>
          </w:p>
        </w:tc>
      </w:tr>
      <w:tr w:rsidR="008A15C5" w14:paraId="27540518" w14:textId="77777777" w:rsidTr="00F8514D">
        <w:tc>
          <w:tcPr>
            <w:tcW w:w="1925" w:type="dxa"/>
            <w:vAlign w:val="center"/>
          </w:tcPr>
          <w:p w14:paraId="347761A7" w14:textId="43B42BED" w:rsidR="008A15C5" w:rsidRDefault="008A15C5" w:rsidP="00FC3637">
            <w:pPr>
              <w:jc w:val="center"/>
            </w:pPr>
            <w:r>
              <w:t>GC#1</w:t>
            </w:r>
          </w:p>
        </w:tc>
        <w:tc>
          <w:tcPr>
            <w:tcW w:w="1926" w:type="dxa"/>
            <w:vAlign w:val="center"/>
          </w:tcPr>
          <w:p w14:paraId="62EA1D5B" w14:textId="77777777" w:rsidR="008A15C5" w:rsidRDefault="008A15C5" w:rsidP="00FC3637">
            <w:pPr>
              <w:jc w:val="center"/>
            </w:pPr>
          </w:p>
        </w:tc>
        <w:tc>
          <w:tcPr>
            <w:tcW w:w="1926" w:type="dxa"/>
            <w:vAlign w:val="center"/>
          </w:tcPr>
          <w:p w14:paraId="4A751628" w14:textId="70930C62" w:rsidR="008A15C5" w:rsidRDefault="00FC3637" w:rsidP="00FC3637">
            <w:pPr>
              <w:jc w:val="center"/>
            </w:pPr>
            <w:r w:rsidRPr="00FC3637">
              <w:rPr>
                <w:rFonts w:ascii="Wingdings" w:hAnsi="Wingdings"/>
              </w:rPr>
              <w:t>ü</w:t>
            </w:r>
          </w:p>
        </w:tc>
        <w:tc>
          <w:tcPr>
            <w:tcW w:w="1926" w:type="dxa"/>
            <w:vAlign w:val="center"/>
          </w:tcPr>
          <w:p w14:paraId="08DFDE2B" w14:textId="77777777" w:rsidR="008A15C5" w:rsidRDefault="008A15C5" w:rsidP="00FC3637">
            <w:pPr>
              <w:jc w:val="center"/>
            </w:pPr>
          </w:p>
        </w:tc>
        <w:tc>
          <w:tcPr>
            <w:tcW w:w="1926" w:type="dxa"/>
            <w:vAlign w:val="center"/>
          </w:tcPr>
          <w:p w14:paraId="0F5ABEBD" w14:textId="07B85DCA" w:rsidR="008A15C5" w:rsidRDefault="00FC3637" w:rsidP="00FC3637">
            <w:pPr>
              <w:jc w:val="center"/>
            </w:pPr>
            <w:r w:rsidRPr="00FC3637">
              <w:t>0.0192</w:t>
            </w:r>
          </w:p>
        </w:tc>
      </w:tr>
      <w:tr w:rsidR="008A15C5" w14:paraId="50E79184" w14:textId="77777777" w:rsidTr="00F8514D">
        <w:tc>
          <w:tcPr>
            <w:tcW w:w="1925" w:type="dxa"/>
            <w:vAlign w:val="center"/>
          </w:tcPr>
          <w:p w14:paraId="5D54388B" w14:textId="76EE1BA9" w:rsidR="008A15C5" w:rsidRDefault="008A15C5" w:rsidP="00FC3637">
            <w:pPr>
              <w:jc w:val="center"/>
            </w:pPr>
            <w:r>
              <w:t>GC#1</w:t>
            </w:r>
          </w:p>
        </w:tc>
        <w:tc>
          <w:tcPr>
            <w:tcW w:w="1926" w:type="dxa"/>
            <w:vAlign w:val="center"/>
          </w:tcPr>
          <w:p w14:paraId="030A09A3" w14:textId="77777777" w:rsidR="008A15C5" w:rsidRDefault="008A15C5" w:rsidP="00FC3637">
            <w:pPr>
              <w:jc w:val="center"/>
            </w:pPr>
          </w:p>
        </w:tc>
        <w:tc>
          <w:tcPr>
            <w:tcW w:w="1926" w:type="dxa"/>
            <w:vAlign w:val="center"/>
          </w:tcPr>
          <w:p w14:paraId="33205D3A" w14:textId="77777777" w:rsidR="008A15C5" w:rsidRDefault="008A15C5" w:rsidP="00FC3637">
            <w:pPr>
              <w:jc w:val="center"/>
            </w:pPr>
          </w:p>
        </w:tc>
        <w:tc>
          <w:tcPr>
            <w:tcW w:w="1926" w:type="dxa"/>
            <w:vAlign w:val="center"/>
          </w:tcPr>
          <w:p w14:paraId="7BA53796" w14:textId="544EF699" w:rsidR="008A15C5" w:rsidRDefault="00FC3637" w:rsidP="00FC3637">
            <w:pPr>
              <w:jc w:val="center"/>
            </w:pPr>
            <w:r w:rsidRPr="00FC3637">
              <w:rPr>
                <w:rFonts w:ascii="Wingdings" w:hAnsi="Wingdings"/>
              </w:rPr>
              <w:t>ü</w:t>
            </w:r>
          </w:p>
        </w:tc>
        <w:tc>
          <w:tcPr>
            <w:tcW w:w="1926" w:type="dxa"/>
            <w:vAlign w:val="center"/>
          </w:tcPr>
          <w:p w14:paraId="0C526B35" w14:textId="166C2F44" w:rsidR="008A15C5" w:rsidRDefault="00FC3637" w:rsidP="00FC3637">
            <w:pPr>
              <w:jc w:val="center"/>
            </w:pPr>
            <w:r w:rsidRPr="00FC3637">
              <w:t>0.020</w:t>
            </w:r>
            <w:r>
              <w:t>3</w:t>
            </w:r>
          </w:p>
        </w:tc>
      </w:tr>
      <w:tr w:rsidR="008A15C5" w14:paraId="188AD1E0" w14:textId="77777777" w:rsidTr="00F8514D">
        <w:tc>
          <w:tcPr>
            <w:tcW w:w="1925" w:type="dxa"/>
            <w:vAlign w:val="center"/>
          </w:tcPr>
          <w:p w14:paraId="5EC656CF" w14:textId="36C9AAE8" w:rsidR="008A15C5" w:rsidRDefault="008A15C5" w:rsidP="00FC3637">
            <w:pPr>
              <w:jc w:val="center"/>
            </w:pPr>
            <w:r>
              <w:t>GC#2-A</w:t>
            </w:r>
          </w:p>
        </w:tc>
        <w:tc>
          <w:tcPr>
            <w:tcW w:w="1926" w:type="dxa"/>
            <w:vAlign w:val="center"/>
          </w:tcPr>
          <w:p w14:paraId="79FD2594" w14:textId="7457341B" w:rsidR="008A15C5" w:rsidRDefault="00FC3637" w:rsidP="00FC3637">
            <w:pPr>
              <w:jc w:val="center"/>
            </w:pPr>
            <w:r w:rsidRPr="00FC3637">
              <w:rPr>
                <w:rFonts w:ascii="Wingdings" w:hAnsi="Wingdings"/>
              </w:rPr>
              <w:t>ü</w:t>
            </w:r>
          </w:p>
        </w:tc>
        <w:tc>
          <w:tcPr>
            <w:tcW w:w="1926" w:type="dxa"/>
            <w:vAlign w:val="center"/>
          </w:tcPr>
          <w:p w14:paraId="7F978B8F" w14:textId="5076D88F" w:rsidR="008A15C5" w:rsidRDefault="00FC3637" w:rsidP="00FC3637">
            <w:pPr>
              <w:jc w:val="center"/>
            </w:pPr>
            <w:r w:rsidRPr="00FC3637">
              <w:rPr>
                <w:rFonts w:ascii="Wingdings" w:hAnsi="Wingdings"/>
              </w:rPr>
              <w:t>ü</w:t>
            </w:r>
          </w:p>
        </w:tc>
        <w:tc>
          <w:tcPr>
            <w:tcW w:w="1926" w:type="dxa"/>
            <w:vAlign w:val="center"/>
          </w:tcPr>
          <w:p w14:paraId="73D1E342" w14:textId="7A5EBD63" w:rsidR="008A15C5" w:rsidRDefault="00FC3637" w:rsidP="00FC3637">
            <w:pPr>
              <w:jc w:val="center"/>
            </w:pPr>
            <w:r w:rsidRPr="00FC3637">
              <w:rPr>
                <w:rFonts w:ascii="Wingdings" w:hAnsi="Wingdings"/>
              </w:rPr>
              <w:t>ü</w:t>
            </w:r>
          </w:p>
        </w:tc>
        <w:tc>
          <w:tcPr>
            <w:tcW w:w="1926" w:type="dxa"/>
            <w:vAlign w:val="center"/>
          </w:tcPr>
          <w:p w14:paraId="560853FC" w14:textId="715F5F68" w:rsidR="008A15C5" w:rsidRDefault="00FC3637" w:rsidP="00FC3637">
            <w:pPr>
              <w:jc w:val="center"/>
            </w:pPr>
            <w:r w:rsidRPr="00FC3637">
              <w:t>0.01</w:t>
            </w:r>
            <w:r>
              <w:t>88</w:t>
            </w:r>
          </w:p>
        </w:tc>
      </w:tr>
      <w:tr w:rsidR="008A15C5" w14:paraId="46F6C1B7" w14:textId="77777777" w:rsidTr="00F8514D">
        <w:tc>
          <w:tcPr>
            <w:tcW w:w="1925" w:type="dxa"/>
            <w:vAlign w:val="center"/>
          </w:tcPr>
          <w:p w14:paraId="20A2445C" w14:textId="63D84947" w:rsidR="008A15C5" w:rsidRDefault="008A15C5" w:rsidP="00FC3637">
            <w:pPr>
              <w:jc w:val="center"/>
            </w:pPr>
            <w:r>
              <w:t>GC#2-B</w:t>
            </w:r>
          </w:p>
        </w:tc>
        <w:tc>
          <w:tcPr>
            <w:tcW w:w="1926" w:type="dxa"/>
            <w:vAlign w:val="center"/>
          </w:tcPr>
          <w:p w14:paraId="0C2549ED" w14:textId="1F947E32" w:rsidR="008A15C5" w:rsidRDefault="00FC3637" w:rsidP="00FC3637">
            <w:pPr>
              <w:jc w:val="center"/>
            </w:pPr>
            <w:r w:rsidRPr="00FC3637">
              <w:rPr>
                <w:rFonts w:ascii="Wingdings" w:hAnsi="Wingdings"/>
              </w:rPr>
              <w:t>ü</w:t>
            </w:r>
          </w:p>
        </w:tc>
        <w:tc>
          <w:tcPr>
            <w:tcW w:w="1926" w:type="dxa"/>
            <w:vAlign w:val="center"/>
          </w:tcPr>
          <w:p w14:paraId="0D91CE09" w14:textId="1EBA0820" w:rsidR="008A15C5" w:rsidRDefault="00FC3637" w:rsidP="00FC3637">
            <w:pPr>
              <w:jc w:val="center"/>
            </w:pPr>
            <w:r w:rsidRPr="00FC3637">
              <w:rPr>
                <w:rFonts w:ascii="Wingdings" w:hAnsi="Wingdings"/>
              </w:rPr>
              <w:t>ü</w:t>
            </w:r>
          </w:p>
        </w:tc>
        <w:tc>
          <w:tcPr>
            <w:tcW w:w="1926" w:type="dxa"/>
            <w:vAlign w:val="center"/>
          </w:tcPr>
          <w:p w14:paraId="2D99E6F1" w14:textId="61D683CC" w:rsidR="008A15C5" w:rsidRDefault="00FC3637" w:rsidP="00FC3637">
            <w:pPr>
              <w:jc w:val="center"/>
            </w:pPr>
            <w:r w:rsidRPr="00FC3637">
              <w:rPr>
                <w:rFonts w:ascii="Wingdings" w:hAnsi="Wingdings"/>
              </w:rPr>
              <w:t>ü</w:t>
            </w:r>
          </w:p>
        </w:tc>
        <w:tc>
          <w:tcPr>
            <w:tcW w:w="1926" w:type="dxa"/>
            <w:vAlign w:val="center"/>
          </w:tcPr>
          <w:p w14:paraId="043D83D2" w14:textId="735839FF" w:rsidR="008A15C5" w:rsidRDefault="00FC3637" w:rsidP="00FC3637">
            <w:pPr>
              <w:jc w:val="center"/>
            </w:pPr>
            <w:r w:rsidRPr="00FC3637">
              <w:t>0.0180</w:t>
            </w:r>
          </w:p>
        </w:tc>
      </w:tr>
      <w:tr w:rsidR="00F8514D" w14:paraId="1395AA47" w14:textId="77777777" w:rsidTr="00F8514D">
        <w:tc>
          <w:tcPr>
            <w:tcW w:w="9629" w:type="dxa"/>
            <w:gridSpan w:val="5"/>
            <w:vAlign w:val="center"/>
          </w:tcPr>
          <w:p w14:paraId="4AF0D12E" w14:textId="77777777" w:rsidR="00F8514D" w:rsidRDefault="00F8514D" w:rsidP="00F7031A">
            <w:pPr>
              <w:jc w:val="center"/>
            </w:pPr>
            <w:r>
              <w:t xml:space="preserve">Inference </w:t>
            </w:r>
            <w:r w:rsidRPr="00BD155C">
              <w:rPr>
                <w:rFonts w:eastAsia="Calibri"/>
              </w:rPr>
              <w:t xml:space="preserve">using the dataset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60 Km/h</w:t>
            </w:r>
            <w:r>
              <w:t xml:space="preserve"> </w:t>
            </w:r>
          </w:p>
        </w:tc>
      </w:tr>
      <w:tr w:rsidR="00F8514D" w:rsidRPr="008A15C5" w14:paraId="00B95623" w14:textId="77777777" w:rsidTr="00F8514D">
        <w:tc>
          <w:tcPr>
            <w:tcW w:w="1925" w:type="dxa"/>
            <w:vAlign w:val="center"/>
          </w:tcPr>
          <w:p w14:paraId="6FB23417" w14:textId="77777777" w:rsidR="00F8514D" w:rsidRDefault="00F8514D" w:rsidP="00F7031A">
            <w:pPr>
              <w:jc w:val="center"/>
            </w:pPr>
            <w:r>
              <w:t>Generalization Case</w:t>
            </w:r>
          </w:p>
        </w:tc>
        <w:tc>
          <w:tcPr>
            <w:tcW w:w="1926" w:type="dxa"/>
            <w:vAlign w:val="center"/>
          </w:tcPr>
          <w:p w14:paraId="22854F71" w14:textId="77777777" w:rsidR="00F8514D" w:rsidRDefault="00F8514D" w:rsidP="00F7031A">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30 Km/h</w:t>
            </w:r>
          </w:p>
        </w:tc>
        <w:tc>
          <w:tcPr>
            <w:tcW w:w="1926" w:type="dxa"/>
            <w:vAlign w:val="center"/>
          </w:tcPr>
          <w:p w14:paraId="6F4569E8" w14:textId="77777777" w:rsidR="00F8514D" w:rsidRDefault="00F8514D" w:rsidP="00F7031A">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60 Km/h</w:t>
            </w:r>
          </w:p>
        </w:tc>
        <w:tc>
          <w:tcPr>
            <w:tcW w:w="1926" w:type="dxa"/>
            <w:vAlign w:val="center"/>
          </w:tcPr>
          <w:p w14:paraId="54FCCA8A" w14:textId="77777777" w:rsidR="00F8514D" w:rsidRDefault="00F8514D" w:rsidP="00F7031A">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90 Km/h</w:t>
            </w:r>
          </w:p>
        </w:tc>
        <w:tc>
          <w:tcPr>
            <w:tcW w:w="1926" w:type="dxa"/>
            <w:vAlign w:val="center"/>
          </w:tcPr>
          <w:p w14:paraId="00F2E149" w14:textId="77777777" w:rsidR="00F8514D" w:rsidRPr="008A15C5" w:rsidRDefault="00F8514D" w:rsidP="00F7031A">
            <w:pPr>
              <w:pStyle w:val="Default"/>
              <w:jc w:val="center"/>
              <w:rPr>
                <w:szCs w:val="20"/>
              </w:rPr>
            </w:pPr>
            <w:r>
              <w:rPr>
                <w:sz w:val="20"/>
                <w:szCs w:val="20"/>
              </w:rPr>
              <w:t xml:space="preserve">AIML-based Average L3 cell-level RSRP Difference (dB) </w:t>
            </w:r>
          </w:p>
        </w:tc>
      </w:tr>
      <w:tr w:rsidR="00F8514D" w14:paraId="0509F7C0" w14:textId="77777777" w:rsidTr="00F8514D">
        <w:tc>
          <w:tcPr>
            <w:tcW w:w="1925" w:type="dxa"/>
            <w:vAlign w:val="center"/>
          </w:tcPr>
          <w:p w14:paraId="612A1B0F" w14:textId="77777777" w:rsidR="00F8514D" w:rsidRDefault="00F8514D" w:rsidP="00F7031A">
            <w:pPr>
              <w:jc w:val="center"/>
            </w:pPr>
            <w:r>
              <w:t>Baseline</w:t>
            </w:r>
          </w:p>
        </w:tc>
        <w:tc>
          <w:tcPr>
            <w:tcW w:w="1926" w:type="dxa"/>
            <w:vAlign w:val="center"/>
          </w:tcPr>
          <w:p w14:paraId="275D0972" w14:textId="77777777" w:rsidR="00F8514D" w:rsidRDefault="00F8514D" w:rsidP="00F7031A">
            <w:pPr>
              <w:jc w:val="center"/>
            </w:pPr>
          </w:p>
        </w:tc>
        <w:tc>
          <w:tcPr>
            <w:tcW w:w="1926" w:type="dxa"/>
            <w:vAlign w:val="center"/>
          </w:tcPr>
          <w:p w14:paraId="3740105D" w14:textId="77777777" w:rsidR="00F8514D" w:rsidRDefault="00F8514D" w:rsidP="00F7031A">
            <w:pPr>
              <w:jc w:val="center"/>
            </w:pPr>
            <w:r w:rsidRPr="00FC3637">
              <w:rPr>
                <w:rFonts w:ascii="Wingdings" w:hAnsi="Wingdings"/>
              </w:rPr>
              <w:t>ü</w:t>
            </w:r>
          </w:p>
        </w:tc>
        <w:tc>
          <w:tcPr>
            <w:tcW w:w="1926" w:type="dxa"/>
            <w:vAlign w:val="center"/>
          </w:tcPr>
          <w:p w14:paraId="2FC0913C" w14:textId="77777777" w:rsidR="00F8514D" w:rsidRDefault="00F8514D" w:rsidP="00F7031A">
            <w:pPr>
              <w:jc w:val="center"/>
            </w:pPr>
          </w:p>
        </w:tc>
        <w:tc>
          <w:tcPr>
            <w:tcW w:w="1926" w:type="dxa"/>
            <w:vAlign w:val="center"/>
          </w:tcPr>
          <w:p w14:paraId="09906F49" w14:textId="77777777" w:rsidR="00F8514D" w:rsidRDefault="00F8514D" w:rsidP="00F7031A">
            <w:pPr>
              <w:jc w:val="center"/>
            </w:pPr>
            <w:r w:rsidRPr="00FC3637">
              <w:t>0.0543</w:t>
            </w:r>
          </w:p>
        </w:tc>
      </w:tr>
      <w:tr w:rsidR="00F8514D" w14:paraId="17C5D8B2" w14:textId="77777777" w:rsidTr="00F8514D">
        <w:tc>
          <w:tcPr>
            <w:tcW w:w="1925" w:type="dxa"/>
            <w:vAlign w:val="center"/>
          </w:tcPr>
          <w:p w14:paraId="6A722503" w14:textId="77777777" w:rsidR="00F8514D" w:rsidRDefault="00F8514D" w:rsidP="00F7031A">
            <w:pPr>
              <w:jc w:val="center"/>
            </w:pPr>
            <w:r>
              <w:t>GC#1</w:t>
            </w:r>
          </w:p>
        </w:tc>
        <w:tc>
          <w:tcPr>
            <w:tcW w:w="1926" w:type="dxa"/>
            <w:vAlign w:val="center"/>
          </w:tcPr>
          <w:p w14:paraId="3802E0FF" w14:textId="77777777" w:rsidR="00F8514D" w:rsidRDefault="00F8514D" w:rsidP="00F7031A">
            <w:pPr>
              <w:jc w:val="center"/>
            </w:pPr>
            <w:r w:rsidRPr="00FC3637">
              <w:rPr>
                <w:rFonts w:ascii="Wingdings" w:hAnsi="Wingdings"/>
              </w:rPr>
              <w:t>ü</w:t>
            </w:r>
          </w:p>
        </w:tc>
        <w:tc>
          <w:tcPr>
            <w:tcW w:w="1926" w:type="dxa"/>
            <w:vAlign w:val="center"/>
          </w:tcPr>
          <w:p w14:paraId="617E689B" w14:textId="77777777" w:rsidR="00F8514D" w:rsidRDefault="00F8514D" w:rsidP="00F7031A">
            <w:pPr>
              <w:jc w:val="center"/>
            </w:pPr>
          </w:p>
        </w:tc>
        <w:tc>
          <w:tcPr>
            <w:tcW w:w="1926" w:type="dxa"/>
            <w:vAlign w:val="center"/>
          </w:tcPr>
          <w:p w14:paraId="497FF792" w14:textId="77777777" w:rsidR="00F8514D" w:rsidRDefault="00F8514D" w:rsidP="00F7031A">
            <w:pPr>
              <w:jc w:val="center"/>
            </w:pPr>
          </w:p>
        </w:tc>
        <w:tc>
          <w:tcPr>
            <w:tcW w:w="1926" w:type="dxa"/>
            <w:vAlign w:val="center"/>
          </w:tcPr>
          <w:p w14:paraId="4D498025" w14:textId="77777777" w:rsidR="00F8514D" w:rsidRDefault="00F8514D" w:rsidP="00F7031A">
            <w:pPr>
              <w:jc w:val="center"/>
            </w:pPr>
            <w:r w:rsidRPr="00FC3637">
              <w:t>0.0566</w:t>
            </w:r>
          </w:p>
        </w:tc>
      </w:tr>
      <w:tr w:rsidR="00F8514D" w14:paraId="013AD255" w14:textId="77777777" w:rsidTr="00F8514D">
        <w:tc>
          <w:tcPr>
            <w:tcW w:w="1925" w:type="dxa"/>
            <w:vAlign w:val="center"/>
          </w:tcPr>
          <w:p w14:paraId="1C16E28F" w14:textId="77777777" w:rsidR="00F8514D" w:rsidRDefault="00F8514D" w:rsidP="00F7031A">
            <w:pPr>
              <w:jc w:val="center"/>
            </w:pPr>
            <w:r>
              <w:t>GC#1</w:t>
            </w:r>
          </w:p>
        </w:tc>
        <w:tc>
          <w:tcPr>
            <w:tcW w:w="1926" w:type="dxa"/>
            <w:vAlign w:val="center"/>
          </w:tcPr>
          <w:p w14:paraId="34FE3CC6" w14:textId="77777777" w:rsidR="00F8514D" w:rsidRDefault="00F8514D" w:rsidP="00F7031A">
            <w:pPr>
              <w:jc w:val="center"/>
            </w:pPr>
          </w:p>
        </w:tc>
        <w:tc>
          <w:tcPr>
            <w:tcW w:w="1926" w:type="dxa"/>
            <w:vAlign w:val="center"/>
          </w:tcPr>
          <w:p w14:paraId="186E53F2" w14:textId="77777777" w:rsidR="00F8514D" w:rsidRDefault="00F8514D" w:rsidP="00F7031A">
            <w:pPr>
              <w:jc w:val="center"/>
            </w:pPr>
          </w:p>
        </w:tc>
        <w:tc>
          <w:tcPr>
            <w:tcW w:w="1926" w:type="dxa"/>
            <w:vAlign w:val="center"/>
          </w:tcPr>
          <w:p w14:paraId="5B97207D" w14:textId="77777777" w:rsidR="00F8514D" w:rsidRDefault="00F8514D" w:rsidP="00F7031A">
            <w:pPr>
              <w:jc w:val="center"/>
            </w:pPr>
            <w:r w:rsidRPr="00FC3637">
              <w:rPr>
                <w:rFonts w:ascii="Wingdings" w:hAnsi="Wingdings"/>
              </w:rPr>
              <w:t>ü</w:t>
            </w:r>
          </w:p>
        </w:tc>
        <w:tc>
          <w:tcPr>
            <w:tcW w:w="1926" w:type="dxa"/>
            <w:vAlign w:val="center"/>
          </w:tcPr>
          <w:p w14:paraId="4FC63061" w14:textId="77777777" w:rsidR="00F8514D" w:rsidRDefault="00F8514D" w:rsidP="00F7031A">
            <w:pPr>
              <w:jc w:val="center"/>
            </w:pPr>
            <w:r w:rsidRPr="00FC3637">
              <w:t>0.0535</w:t>
            </w:r>
          </w:p>
        </w:tc>
      </w:tr>
      <w:tr w:rsidR="00F8514D" w14:paraId="594252AD" w14:textId="77777777" w:rsidTr="00F8514D">
        <w:tc>
          <w:tcPr>
            <w:tcW w:w="1925" w:type="dxa"/>
            <w:vAlign w:val="center"/>
          </w:tcPr>
          <w:p w14:paraId="48A3B93B" w14:textId="77777777" w:rsidR="00F8514D" w:rsidRDefault="00F8514D" w:rsidP="00F7031A">
            <w:pPr>
              <w:jc w:val="center"/>
            </w:pPr>
            <w:r>
              <w:t>GC#2-A</w:t>
            </w:r>
          </w:p>
        </w:tc>
        <w:tc>
          <w:tcPr>
            <w:tcW w:w="1926" w:type="dxa"/>
            <w:vAlign w:val="center"/>
          </w:tcPr>
          <w:p w14:paraId="4C05E8AC" w14:textId="77777777" w:rsidR="00F8514D" w:rsidRDefault="00F8514D" w:rsidP="00F7031A">
            <w:pPr>
              <w:jc w:val="center"/>
            </w:pPr>
            <w:r w:rsidRPr="00FC3637">
              <w:rPr>
                <w:rFonts w:ascii="Wingdings" w:hAnsi="Wingdings"/>
              </w:rPr>
              <w:t>ü</w:t>
            </w:r>
          </w:p>
        </w:tc>
        <w:tc>
          <w:tcPr>
            <w:tcW w:w="1926" w:type="dxa"/>
            <w:vAlign w:val="center"/>
          </w:tcPr>
          <w:p w14:paraId="19BBE46E" w14:textId="77777777" w:rsidR="00F8514D" w:rsidRDefault="00F8514D" w:rsidP="00F7031A">
            <w:pPr>
              <w:jc w:val="center"/>
            </w:pPr>
            <w:r w:rsidRPr="00FC3637">
              <w:rPr>
                <w:rFonts w:ascii="Wingdings" w:hAnsi="Wingdings"/>
              </w:rPr>
              <w:t>ü</w:t>
            </w:r>
          </w:p>
        </w:tc>
        <w:tc>
          <w:tcPr>
            <w:tcW w:w="1926" w:type="dxa"/>
            <w:vAlign w:val="center"/>
          </w:tcPr>
          <w:p w14:paraId="5837108C" w14:textId="77777777" w:rsidR="00F8514D" w:rsidRDefault="00F8514D" w:rsidP="00F7031A">
            <w:pPr>
              <w:jc w:val="center"/>
            </w:pPr>
            <w:r w:rsidRPr="00FC3637">
              <w:rPr>
                <w:rFonts w:ascii="Wingdings" w:hAnsi="Wingdings"/>
              </w:rPr>
              <w:t>ü</w:t>
            </w:r>
          </w:p>
        </w:tc>
        <w:tc>
          <w:tcPr>
            <w:tcW w:w="1926" w:type="dxa"/>
            <w:vAlign w:val="center"/>
          </w:tcPr>
          <w:p w14:paraId="5382BABA" w14:textId="77777777" w:rsidR="00F8514D" w:rsidRDefault="00F8514D" w:rsidP="00F7031A">
            <w:pPr>
              <w:jc w:val="center"/>
            </w:pPr>
            <w:r w:rsidRPr="00FC3637">
              <w:t>0.053</w:t>
            </w:r>
            <w:r>
              <w:t>8</w:t>
            </w:r>
          </w:p>
        </w:tc>
      </w:tr>
      <w:tr w:rsidR="00F8514D" w14:paraId="2B41EE60" w14:textId="77777777" w:rsidTr="00F8514D">
        <w:tc>
          <w:tcPr>
            <w:tcW w:w="1925" w:type="dxa"/>
            <w:vAlign w:val="center"/>
          </w:tcPr>
          <w:p w14:paraId="606AA045" w14:textId="77777777" w:rsidR="00F8514D" w:rsidRDefault="00F8514D" w:rsidP="00F7031A">
            <w:pPr>
              <w:jc w:val="center"/>
            </w:pPr>
            <w:r>
              <w:t>GC#2-B</w:t>
            </w:r>
          </w:p>
        </w:tc>
        <w:tc>
          <w:tcPr>
            <w:tcW w:w="1926" w:type="dxa"/>
            <w:vAlign w:val="center"/>
          </w:tcPr>
          <w:p w14:paraId="759366B5" w14:textId="77777777" w:rsidR="00F8514D" w:rsidRDefault="00F8514D" w:rsidP="00F7031A">
            <w:pPr>
              <w:jc w:val="center"/>
            </w:pPr>
            <w:r w:rsidRPr="00FC3637">
              <w:rPr>
                <w:rFonts w:ascii="Wingdings" w:hAnsi="Wingdings"/>
              </w:rPr>
              <w:t>ü</w:t>
            </w:r>
          </w:p>
        </w:tc>
        <w:tc>
          <w:tcPr>
            <w:tcW w:w="1926" w:type="dxa"/>
            <w:vAlign w:val="center"/>
          </w:tcPr>
          <w:p w14:paraId="32D82052" w14:textId="77777777" w:rsidR="00F8514D" w:rsidRDefault="00F8514D" w:rsidP="00F7031A">
            <w:pPr>
              <w:jc w:val="center"/>
            </w:pPr>
            <w:r w:rsidRPr="00FC3637">
              <w:rPr>
                <w:rFonts w:ascii="Wingdings" w:hAnsi="Wingdings"/>
              </w:rPr>
              <w:t>ü</w:t>
            </w:r>
          </w:p>
        </w:tc>
        <w:tc>
          <w:tcPr>
            <w:tcW w:w="1926" w:type="dxa"/>
            <w:vAlign w:val="center"/>
          </w:tcPr>
          <w:p w14:paraId="285CB94A" w14:textId="77777777" w:rsidR="00F8514D" w:rsidRDefault="00F8514D" w:rsidP="00F7031A">
            <w:pPr>
              <w:jc w:val="center"/>
            </w:pPr>
            <w:r w:rsidRPr="00FC3637">
              <w:rPr>
                <w:rFonts w:ascii="Wingdings" w:hAnsi="Wingdings"/>
              </w:rPr>
              <w:t>ü</w:t>
            </w:r>
          </w:p>
        </w:tc>
        <w:tc>
          <w:tcPr>
            <w:tcW w:w="1926" w:type="dxa"/>
            <w:vAlign w:val="center"/>
          </w:tcPr>
          <w:p w14:paraId="083D1B03" w14:textId="77777777" w:rsidR="00F8514D" w:rsidRDefault="00F8514D" w:rsidP="00F7031A">
            <w:pPr>
              <w:jc w:val="center"/>
            </w:pPr>
            <w:r w:rsidRPr="00FC3637">
              <w:t>0.0533</w:t>
            </w:r>
          </w:p>
        </w:tc>
      </w:tr>
      <w:tr w:rsidR="00F8514D" w14:paraId="0A92B9C1" w14:textId="77777777" w:rsidTr="00F8514D">
        <w:tc>
          <w:tcPr>
            <w:tcW w:w="9634" w:type="dxa"/>
            <w:gridSpan w:val="5"/>
            <w:vAlign w:val="center"/>
          </w:tcPr>
          <w:p w14:paraId="175DF528" w14:textId="77777777" w:rsidR="00F8514D" w:rsidRDefault="00F8514D" w:rsidP="00F7031A">
            <w:pPr>
              <w:jc w:val="center"/>
            </w:pPr>
            <w:r>
              <w:t xml:space="preserve">Inference </w:t>
            </w:r>
            <w:r w:rsidRPr="00BD155C">
              <w:rPr>
                <w:rFonts w:eastAsia="Calibri"/>
              </w:rPr>
              <w:t xml:space="preserve">using the dataset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90 Km/h</w:t>
            </w:r>
            <w:r>
              <w:t xml:space="preserve"> </w:t>
            </w:r>
          </w:p>
        </w:tc>
      </w:tr>
      <w:tr w:rsidR="00F8514D" w:rsidRPr="008A15C5" w14:paraId="42F09136" w14:textId="77777777" w:rsidTr="00F8514D">
        <w:tc>
          <w:tcPr>
            <w:tcW w:w="1930" w:type="dxa"/>
            <w:vAlign w:val="center"/>
          </w:tcPr>
          <w:p w14:paraId="39ECD9C3" w14:textId="77777777" w:rsidR="00F8514D" w:rsidRDefault="00F8514D" w:rsidP="00F7031A">
            <w:pPr>
              <w:jc w:val="center"/>
            </w:pPr>
            <w:r>
              <w:t>Generalization Case</w:t>
            </w:r>
          </w:p>
        </w:tc>
        <w:tc>
          <w:tcPr>
            <w:tcW w:w="1926" w:type="dxa"/>
            <w:vAlign w:val="center"/>
          </w:tcPr>
          <w:p w14:paraId="4E6ACD9A" w14:textId="77777777" w:rsidR="00F8514D" w:rsidRDefault="00F8514D" w:rsidP="00F7031A">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30 Km/h</w:t>
            </w:r>
          </w:p>
        </w:tc>
        <w:tc>
          <w:tcPr>
            <w:tcW w:w="1926" w:type="dxa"/>
            <w:vAlign w:val="center"/>
          </w:tcPr>
          <w:p w14:paraId="725E7CE3" w14:textId="77777777" w:rsidR="00F8514D" w:rsidRDefault="00F8514D" w:rsidP="00F7031A">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60 Km/h</w:t>
            </w:r>
          </w:p>
        </w:tc>
        <w:tc>
          <w:tcPr>
            <w:tcW w:w="1926" w:type="dxa"/>
            <w:vAlign w:val="center"/>
          </w:tcPr>
          <w:p w14:paraId="2DE9F88B" w14:textId="77777777" w:rsidR="00F8514D" w:rsidRDefault="00F8514D" w:rsidP="00F7031A">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90 Km/h</w:t>
            </w:r>
          </w:p>
        </w:tc>
        <w:tc>
          <w:tcPr>
            <w:tcW w:w="1926" w:type="dxa"/>
            <w:vAlign w:val="center"/>
          </w:tcPr>
          <w:p w14:paraId="03F0AB84" w14:textId="77777777" w:rsidR="00F8514D" w:rsidRPr="008A15C5" w:rsidRDefault="00F8514D" w:rsidP="00F7031A">
            <w:pPr>
              <w:pStyle w:val="Default"/>
              <w:jc w:val="center"/>
              <w:rPr>
                <w:szCs w:val="20"/>
              </w:rPr>
            </w:pPr>
            <w:r>
              <w:rPr>
                <w:sz w:val="20"/>
                <w:szCs w:val="20"/>
              </w:rPr>
              <w:t xml:space="preserve">AIML-based average L3 cell-level RSRP Difference (dB) </w:t>
            </w:r>
          </w:p>
        </w:tc>
      </w:tr>
      <w:tr w:rsidR="00F8514D" w14:paraId="72F929FD" w14:textId="77777777" w:rsidTr="00F8514D">
        <w:tc>
          <w:tcPr>
            <w:tcW w:w="1930" w:type="dxa"/>
            <w:vAlign w:val="center"/>
          </w:tcPr>
          <w:p w14:paraId="21FFAF8B" w14:textId="77777777" w:rsidR="00F8514D" w:rsidRDefault="00F8514D" w:rsidP="00F7031A">
            <w:pPr>
              <w:jc w:val="center"/>
            </w:pPr>
            <w:r>
              <w:t>Baseline</w:t>
            </w:r>
          </w:p>
        </w:tc>
        <w:tc>
          <w:tcPr>
            <w:tcW w:w="1926" w:type="dxa"/>
            <w:vAlign w:val="center"/>
          </w:tcPr>
          <w:p w14:paraId="68FE22B0" w14:textId="77777777" w:rsidR="00F8514D" w:rsidRDefault="00F8514D" w:rsidP="00F7031A">
            <w:pPr>
              <w:jc w:val="center"/>
            </w:pPr>
          </w:p>
        </w:tc>
        <w:tc>
          <w:tcPr>
            <w:tcW w:w="1926" w:type="dxa"/>
            <w:vAlign w:val="center"/>
          </w:tcPr>
          <w:p w14:paraId="7885A6CE" w14:textId="77777777" w:rsidR="00F8514D" w:rsidRDefault="00F8514D" w:rsidP="00F7031A">
            <w:pPr>
              <w:jc w:val="center"/>
            </w:pPr>
          </w:p>
        </w:tc>
        <w:tc>
          <w:tcPr>
            <w:tcW w:w="1926" w:type="dxa"/>
            <w:vAlign w:val="center"/>
          </w:tcPr>
          <w:p w14:paraId="3A5D2A1E" w14:textId="77777777" w:rsidR="00F8514D" w:rsidRDefault="00F8514D" w:rsidP="00F7031A">
            <w:pPr>
              <w:jc w:val="center"/>
            </w:pPr>
            <w:r w:rsidRPr="00FC3637">
              <w:rPr>
                <w:rFonts w:ascii="Wingdings" w:hAnsi="Wingdings"/>
              </w:rPr>
              <w:t>ü</w:t>
            </w:r>
          </w:p>
        </w:tc>
        <w:tc>
          <w:tcPr>
            <w:tcW w:w="1926" w:type="dxa"/>
            <w:vAlign w:val="center"/>
          </w:tcPr>
          <w:p w14:paraId="23258F5A" w14:textId="77777777" w:rsidR="00F8514D" w:rsidRDefault="00F8514D" w:rsidP="00F7031A">
            <w:pPr>
              <w:jc w:val="center"/>
            </w:pPr>
            <w:r w:rsidRPr="00FC3637">
              <w:t>0.092</w:t>
            </w:r>
            <w:r>
              <w:t>8</w:t>
            </w:r>
          </w:p>
        </w:tc>
      </w:tr>
      <w:tr w:rsidR="00F8514D" w14:paraId="6F9B3CD6" w14:textId="77777777" w:rsidTr="00F8514D">
        <w:tc>
          <w:tcPr>
            <w:tcW w:w="1930" w:type="dxa"/>
            <w:vAlign w:val="center"/>
          </w:tcPr>
          <w:p w14:paraId="5BCCB4E3" w14:textId="77777777" w:rsidR="00F8514D" w:rsidRDefault="00F8514D" w:rsidP="00F7031A">
            <w:pPr>
              <w:jc w:val="center"/>
            </w:pPr>
            <w:r>
              <w:t>GC#1</w:t>
            </w:r>
          </w:p>
        </w:tc>
        <w:tc>
          <w:tcPr>
            <w:tcW w:w="1926" w:type="dxa"/>
            <w:vAlign w:val="center"/>
          </w:tcPr>
          <w:p w14:paraId="57444A8B" w14:textId="77777777" w:rsidR="00F8514D" w:rsidRDefault="00F8514D" w:rsidP="00F7031A">
            <w:pPr>
              <w:jc w:val="center"/>
            </w:pPr>
            <w:r w:rsidRPr="00FC3637">
              <w:rPr>
                <w:rFonts w:ascii="Wingdings" w:hAnsi="Wingdings"/>
              </w:rPr>
              <w:t>ü</w:t>
            </w:r>
          </w:p>
        </w:tc>
        <w:tc>
          <w:tcPr>
            <w:tcW w:w="1926" w:type="dxa"/>
            <w:vAlign w:val="center"/>
          </w:tcPr>
          <w:p w14:paraId="71ECADC7" w14:textId="77777777" w:rsidR="00F8514D" w:rsidRDefault="00F8514D" w:rsidP="00F7031A">
            <w:pPr>
              <w:jc w:val="center"/>
            </w:pPr>
          </w:p>
        </w:tc>
        <w:tc>
          <w:tcPr>
            <w:tcW w:w="1926" w:type="dxa"/>
            <w:vAlign w:val="center"/>
          </w:tcPr>
          <w:p w14:paraId="1FD3B217" w14:textId="77777777" w:rsidR="00F8514D" w:rsidRDefault="00F8514D" w:rsidP="00F7031A">
            <w:pPr>
              <w:jc w:val="center"/>
            </w:pPr>
          </w:p>
        </w:tc>
        <w:tc>
          <w:tcPr>
            <w:tcW w:w="1926" w:type="dxa"/>
            <w:vAlign w:val="center"/>
          </w:tcPr>
          <w:p w14:paraId="1763ED81" w14:textId="77777777" w:rsidR="00F8514D" w:rsidRDefault="00F8514D" w:rsidP="00F7031A">
            <w:pPr>
              <w:jc w:val="center"/>
            </w:pPr>
            <w:r w:rsidRPr="00FC3637">
              <w:t>0.1062</w:t>
            </w:r>
          </w:p>
        </w:tc>
      </w:tr>
      <w:tr w:rsidR="00F8514D" w14:paraId="3CA629AB" w14:textId="77777777" w:rsidTr="00F8514D">
        <w:tc>
          <w:tcPr>
            <w:tcW w:w="1930" w:type="dxa"/>
            <w:vAlign w:val="center"/>
          </w:tcPr>
          <w:p w14:paraId="3179C8D1" w14:textId="77777777" w:rsidR="00F8514D" w:rsidRDefault="00F8514D" w:rsidP="00F7031A">
            <w:pPr>
              <w:jc w:val="center"/>
            </w:pPr>
            <w:r>
              <w:t>GC#1</w:t>
            </w:r>
          </w:p>
        </w:tc>
        <w:tc>
          <w:tcPr>
            <w:tcW w:w="1926" w:type="dxa"/>
            <w:vAlign w:val="center"/>
          </w:tcPr>
          <w:p w14:paraId="2819C322" w14:textId="77777777" w:rsidR="00F8514D" w:rsidRDefault="00F8514D" w:rsidP="00F7031A">
            <w:pPr>
              <w:jc w:val="center"/>
            </w:pPr>
          </w:p>
        </w:tc>
        <w:tc>
          <w:tcPr>
            <w:tcW w:w="1926" w:type="dxa"/>
            <w:vAlign w:val="center"/>
          </w:tcPr>
          <w:p w14:paraId="7F5FB495" w14:textId="77777777" w:rsidR="00F8514D" w:rsidRDefault="00F8514D" w:rsidP="00F7031A">
            <w:pPr>
              <w:jc w:val="center"/>
            </w:pPr>
            <w:r w:rsidRPr="00FC3637">
              <w:rPr>
                <w:rFonts w:ascii="Wingdings" w:hAnsi="Wingdings"/>
              </w:rPr>
              <w:t>ü</w:t>
            </w:r>
          </w:p>
        </w:tc>
        <w:tc>
          <w:tcPr>
            <w:tcW w:w="1926" w:type="dxa"/>
            <w:vAlign w:val="center"/>
          </w:tcPr>
          <w:p w14:paraId="159FB20A" w14:textId="77777777" w:rsidR="00F8514D" w:rsidRDefault="00F8514D" w:rsidP="00F7031A">
            <w:pPr>
              <w:jc w:val="center"/>
            </w:pPr>
          </w:p>
        </w:tc>
        <w:tc>
          <w:tcPr>
            <w:tcW w:w="1926" w:type="dxa"/>
            <w:vAlign w:val="center"/>
          </w:tcPr>
          <w:p w14:paraId="2A7DF17E" w14:textId="77777777" w:rsidR="00F8514D" w:rsidRDefault="00F8514D" w:rsidP="00F7031A">
            <w:pPr>
              <w:jc w:val="center"/>
            </w:pPr>
            <w:r w:rsidRPr="00FC3637">
              <w:t>0.0967</w:t>
            </w:r>
          </w:p>
        </w:tc>
      </w:tr>
      <w:tr w:rsidR="00F8514D" w14:paraId="7826AFDC" w14:textId="77777777" w:rsidTr="00F8514D">
        <w:tc>
          <w:tcPr>
            <w:tcW w:w="1930" w:type="dxa"/>
            <w:vAlign w:val="center"/>
          </w:tcPr>
          <w:p w14:paraId="4D99561E" w14:textId="77777777" w:rsidR="00F8514D" w:rsidRDefault="00F8514D" w:rsidP="00F7031A">
            <w:pPr>
              <w:jc w:val="center"/>
            </w:pPr>
            <w:r>
              <w:t>GC#2-A</w:t>
            </w:r>
          </w:p>
        </w:tc>
        <w:tc>
          <w:tcPr>
            <w:tcW w:w="1926" w:type="dxa"/>
            <w:vAlign w:val="center"/>
          </w:tcPr>
          <w:p w14:paraId="0E89A44E" w14:textId="77777777" w:rsidR="00F8514D" w:rsidRDefault="00F8514D" w:rsidP="00F7031A">
            <w:pPr>
              <w:jc w:val="center"/>
            </w:pPr>
            <w:r w:rsidRPr="00FC3637">
              <w:rPr>
                <w:rFonts w:ascii="Wingdings" w:hAnsi="Wingdings"/>
              </w:rPr>
              <w:t>ü</w:t>
            </w:r>
          </w:p>
        </w:tc>
        <w:tc>
          <w:tcPr>
            <w:tcW w:w="1926" w:type="dxa"/>
            <w:vAlign w:val="center"/>
          </w:tcPr>
          <w:p w14:paraId="5170EAEC" w14:textId="77777777" w:rsidR="00F8514D" w:rsidRDefault="00F8514D" w:rsidP="00F7031A">
            <w:pPr>
              <w:jc w:val="center"/>
            </w:pPr>
            <w:r w:rsidRPr="00FC3637">
              <w:rPr>
                <w:rFonts w:ascii="Wingdings" w:hAnsi="Wingdings"/>
              </w:rPr>
              <w:t>ü</w:t>
            </w:r>
          </w:p>
        </w:tc>
        <w:tc>
          <w:tcPr>
            <w:tcW w:w="1926" w:type="dxa"/>
            <w:vAlign w:val="center"/>
          </w:tcPr>
          <w:p w14:paraId="73F14E7A" w14:textId="77777777" w:rsidR="00F8514D" w:rsidRDefault="00F8514D" w:rsidP="00F7031A">
            <w:pPr>
              <w:jc w:val="center"/>
            </w:pPr>
            <w:r w:rsidRPr="00FC3637">
              <w:rPr>
                <w:rFonts w:ascii="Wingdings" w:hAnsi="Wingdings"/>
              </w:rPr>
              <w:t>ü</w:t>
            </w:r>
          </w:p>
        </w:tc>
        <w:tc>
          <w:tcPr>
            <w:tcW w:w="1926" w:type="dxa"/>
            <w:vAlign w:val="center"/>
          </w:tcPr>
          <w:p w14:paraId="0B5C89FF" w14:textId="77777777" w:rsidR="00F8514D" w:rsidRDefault="00F8514D" w:rsidP="00F7031A">
            <w:pPr>
              <w:jc w:val="center"/>
            </w:pPr>
            <w:r w:rsidRPr="00FC3637">
              <w:t>0.0946</w:t>
            </w:r>
          </w:p>
        </w:tc>
      </w:tr>
      <w:tr w:rsidR="00F8514D" w14:paraId="3E0E83D3" w14:textId="77777777" w:rsidTr="00F8514D">
        <w:tc>
          <w:tcPr>
            <w:tcW w:w="1930" w:type="dxa"/>
            <w:vAlign w:val="center"/>
          </w:tcPr>
          <w:p w14:paraId="7F357BE9" w14:textId="77777777" w:rsidR="00F8514D" w:rsidRDefault="00F8514D" w:rsidP="00F7031A">
            <w:pPr>
              <w:jc w:val="center"/>
            </w:pPr>
            <w:r>
              <w:t>GC#2-B</w:t>
            </w:r>
          </w:p>
        </w:tc>
        <w:tc>
          <w:tcPr>
            <w:tcW w:w="1926" w:type="dxa"/>
            <w:vAlign w:val="center"/>
          </w:tcPr>
          <w:p w14:paraId="41DF968D" w14:textId="77777777" w:rsidR="00F8514D" w:rsidRDefault="00F8514D" w:rsidP="00F7031A">
            <w:pPr>
              <w:jc w:val="center"/>
            </w:pPr>
            <w:r w:rsidRPr="00FC3637">
              <w:rPr>
                <w:rFonts w:ascii="Wingdings" w:hAnsi="Wingdings"/>
              </w:rPr>
              <w:t>ü</w:t>
            </w:r>
          </w:p>
        </w:tc>
        <w:tc>
          <w:tcPr>
            <w:tcW w:w="1926" w:type="dxa"/>
            <w:vAlign w:val="center"/>
          </w:tcPr>
          <w:p w14:paraId="399F7145" w14:textId="77777777" w:rsidR="00F8514D" w:rsidRDefault="00F8514D" w:rsidP="00F7031A">
            <w:pPr>
              <w:jc w:val="center"/>
            </w:pPr>
            <w:r w:rsidRPr="00FC3637">
              <w:rPr>
                <w:rFonts w:ascii="Wingdings" w:hAnsi="Wingdings"/>
              </w:rPr>
              <w:t>ü</w:t>
            </w:r>
          </w:p>
        </w:tc>
        <w:tc>
          <w:tcPr>
            <w:tcW w:w="1926" w:type="dxa"/>
            <w:vAlign w:val="center"/>
          </w:tcPr>
          <w:p w14:paraId="34C939EF" w14:textId="77777777" w:rsidR="00F8514D" w:rsidRDefault="00F8514D" w:rsidP="00F7031A">
            <w:pPr>
              <w:jc w:val="center"/>
            </w:pPr>
            <w:r w:rsidRPr="00FC3637">
              <w:rPr>
                <w:rFonts w:ascii="Wingdings" w:hAnsi="Wingdings"/>
              </w:rPr>
              <w:t>ü</w:t>
            </w:r>
          </w:p>
        </w:tc>
        <w:tc>
          <w:tcPr>
            <w:tcW w:w="1926" w:type="dxa"/>
            <w:vAlign w:val="center"/>
          </w:tcPr>
          <w:p w14:paraId="26C065CF" w14:textId="77777777" w:rsidR="00F8514D" w:rsidRDefault="00F8514D" w:rsidP="00F7031A">
            <w:pPr>
              <w:jc w:val="center"/>
            </w:pPr>
            <w:r w:rsidRPr="00FC3637">
              <w:t>0.094</w:t>
            </w:r>
            <w:r>
              <w:t>5</w:t>
            </w:r>
          </w:p>
        </w:tc>
      </w:tr>
    </w:tbl>
    <w:p w14:paraId="0AE809DE" w14:textId="77777777" w:rsidR="008A15C5" w:rsidRPr="00EF2E8C" w:rsidRDefault="008A15C5" w:rsidP="0099050F"/>
    <w:p w14:paraId="6765238F" w14:textId="6C5AC6E6" w:rsidR="009A19F0" w:rsidRDefault="009A19F0" w:rsidP="009A19F0">
      <w:pPr>
        <w:rPr>
          <w:rFonts w:eastAsia="Calibri"/>
        </w:rPr>
      </w:pPr>
      <w:r>
        <w:rPr>
          <w:rFonts w:eastAsia="Calibri"/>
        </w:rPr>
        <w:t xml:space="preserve">For a fixed UE inference speed, the AI/ML models trained with the same UE speed have slightly better accuracy than the AI/ML models trained with different UE speeds (i.e., baseline vs. </w:t>
      </w:r>
      <w:r>
        <w:t>GC#1 cases</w:t>
      </w:r>
      <w:r>
        <w:rPr>
          <w:rFonts w:eastAsia="Calibri"/>
        </w:rPr>
        <w:t>). Moreover, the accuracy decreases as the difference between the UE speed used during training and the speed used for inference increases. Nevertheless, the worsening in accuracy is minor.</w:t>
      </w:r>
    </w:p>
    <w:p w14:paraId="0484F041" w14:textId="77777777" w:rsidR="009A19F0" w:rsidRPr="00A21831" w:rsidRDefault="009A19F0" w:rsidP="009A19F0">
      <w:pPr>
        <w:rPr>
          <w:rFonts w:eastAsia="Calibri"/>
        </w:rPr>
      </w:pPr>
      <w:r>
        <w:rPr>
          <w:rFonts w:eastAsia="Calibri"/>
        </w:rPr>
        <w:t xml:space="preserve">The slight worsening in the accuracy of </w:t>
      </w:r>
      <w:r w:rsidRPr="007E0249">
        <w:t>GC#1 cases</w:t>
      </w:r>
      <w:r>
        <w:t xml:space="preserve"> can be negated by training at multiple UE speeds.</w:t>
      </w:r>
      <w:r>
        <w:rPr>
          <w:rFonts w:eastAsia="Calibri"/>
        </w:rPr>
        <w:t xml:space="preserve"> For example, all </w:t>
      </w:r>
      <w:r>
        <w:t>GC#2-A cases lead to slightly better accuracy compared to the respective GC#1 cases</w:t>
      </w:r>
      <w:r>
        <w:rPr>
          <w:rFonts w:eastAsia="Calibri"/>
        </w:rPr>
        <w:t xml:space="preserve">. </w:t>
      </w:r>
      <w:r>
        <w:t>They also achieve comparable accuracy compared to the respective baseline case.</w:t>
      </w:r>
      <w:r>
        <w:rPr>
          <w:rFonts w:eastAsia="Calibri"/>
        </w:rPr>
        <w:t xml:space="preserve"> </w:t>
      </w:r>
      <w:r>
        <w:t xml:space="preserve">Using additional training data, i.e., as in GC#2-B, offers negligible improvements in the accuracy of the </w:t>
      </w:r>
      <w:r w:rsidRPr="00BD155C">
        <w:rPr>
          <w:rFonts w:eastAsia="Calibri"/>
        </w:rPr>
        <w:t>AI/ML model</w:t>
      </w:r>
      <w:r>
        <w:rPr>
          <w:rFonts w:eastAsia="Calibri"/>
        </w:rPr>
        <w:t>s.</w:t>
      </w:r>
    </w:p>
    <w:p w14:paraId="4B6E15F6" w14:textId="29DF3395" w:rsidR="00C73E71" w:rsidRPr="003D1CA2" w:rsidRDefault="00C73E71" w:rsidP="009A19F0">
      <w:pPr>
        <w:rPr>
          <w:rFonts w:eastAsia="Calibri"/>
          <w:b/>
          <w:i/>
          <w:iCs/>
        </w:rPr>
      </w:pPr>
      <w:r w:rsidRPr="003D1CA2">
        <w:rPr>
          <w:rFonts w:cs="Arial"/>
          <w:b/>
          <w:i/>
          <w:iCs/>
        </w:rPr>
        <w:t xml:space="preserve">Observation 1: </w:t>
      </w:r>
      <w:r w:rsidRPr="003D1CA2">
        <w:rPr>
          <w:b/>
          <w:i/>
          <w:iCs/>
        </w:rPr>
        <w:t>Regarding GC#1</w:t>
      </w:r>
      <w:r w:rsidRPr="003D1CA2">
        <w:rPr>
          <w:rFonts w:eastAsia="Calibri"/>
          <w:b/>
          <w:i/>
          <w:iCs/>
        </w:rPr>
        <w:t>, there is a minor deterioration in the accuracy of the AI/ML model compared to the baseline case.</w:t>
      </w:r>
    </w:p>
    <w:p w14:paraId="7B01AEA6" w14:textId="04765A2D" w:rsidR="009A19F0" w:rsidRPr="003D1CA2" w:rsidRDefault="009A19F0" w:rsidP="009A19F0">
      <w:pPr>
        <w:rPr>
          <w:b/>
          <w:i/>
          <w:iCs/>
        </w:rPr>
      </w:pPr>
      <w:r w:rsidRPr="003D1CA2">
        <w:rPr>
          <w:rFonts w:cs="Arial"/>
          <w:b/>
          <w:i/>
          <w:iCs/>
        </w:rPr>
        <w:t xml:space="preserve">Observation 2: </w:t>
      </w:r>
      <w:r w:rsidRPr="003D1CA2">
        <w:rPr>
          <w:b/>
          <w:i/>
          <w:iCs/>
        </w:rPr>
        <w:t>Using a mixed dataset (GC#2) slightly improves the accuracy of the AI/ML model compared to GC#1 cases, while offering comparable accuracy as the baseline case. Further increasing the amount of data within the mixed dataset (GC#2) offers minor improvement.</w:t>
      </w:r>
    </w:p>
    <w:p w14:paraId="7B59E72D" w14:textId="488A7715" w:rsidR="00C73E71" w:rsidRPr="003D1CA2" w:rsidRDefault="00C73E71" w:rsidP="009A19F0">
      <w:pPr>
        <w:rPr>
          <w:rFonts w:eastAsia="Calibri"/>
          <w:b/>
          <w:i/>
          <w:iCs/>
        </w:rPr>
      </w:pPr>
      <w:r w:rsidRPr="003D1CA2">
        <w:rPr>
          <w:b/>
          <w:i/>
          <w:iCs/>
        </w:rPr>
        <w:t xml:space="preserve">Proposal 1: Companies should report the size of the mixed dataset (GC#2) with respect to the size of the baseline dataset </w:t>
      </w:r>
    </w:p>
    <w:p w14:paraId="268A5FAD" w14:textId="77777777" w:rsidR="0099050F" w:rsidRPr="0099050F" w:rsidRDefault="0099050F" w:rsidP="0099050F"/>
    <w:p w14:paraId="05C65CA8" w14:textId="774AD00C" w:rsidR="006212B3" w:rsidRDefault="006212B3" w:rsidP="006212B3">
      <w:pPr>
        <w:pStyle w:val="Heading3"/>
        <w:rPr>
          <w:sz w:val="32"/>
          <w:szCs w:val="32"/>
        </w:rPr>
      </w:pPr>
      <w:r w:rsidRPr="0016329E">
        <w:rPr>
          <w:sz w:val="32"/>
          <w:szCs w:val="32"/>
        </w:rPr>
        <w:t>2</w:t>
      </w:r>
      <w:r>
        <w:rPr>
          <w:sz w:val="32"/>
          <w:szCs w:val="32"/>
        </w:rPr>
        <w:t>.2</w:t>
      </w:r>
      <w:r w:rsidRPr="0016329E">
        <w:rPr>
          <w:sz w:val="32"/>
          <w:szCs w:val="32"/>
        </w:rPr>
        <w:t xml:space="preserve"> </w:t>
      </w:r>
      <w:r w:rsidRPr="0025364E">
        <w:rPr>
          <w:sz w:val="32"/>
          <w:szCs w:val="32"/>
        </w:rPr>
        <w:t>Intra-cell intra-frequency FR</w:t>
      </w:r>
      <w:r>
        <w:rPr>
          <w:sz w:val="32"/>
          <w:szCs w:val="32"/>
        </w:rPr>
        <w:t>2</w:t>
      </w:r>
      <w:r w:rsidRPr="0025364E">
        <w:rPr>
          <w:sz w:val="32"/>
          <w:szCs w:val="32"/>
        </w:rPr>
        <w:t xml:space="preserve"> to FR</w:t>
      </w:r>
      <w:r>
        <w:rPr>
          <w:sz w:val="32"/>
          <w:szCs w:val="32"/>
        </w:rPr>
        <w:t>2</w:t>
      </w:r>
      <w:r w:rsidRPr="0025364E">
        <w:rPr>
          <w:sz w:val="32"/>
          <w:szCs w:val="32"/>
        </w:rPr>
        <w:t xml:space="preserve"> temporal domain case </w:t>
      </w:r>
      <w:r>
        <w:rPr>
          <w:sz w:val="32"/>
          <w:szCs w:val="32"/>
        </w:rPr>
        <w:t>A</w:t>
      </w:r>
    </w:p>
    <w:p w14:paraId="25DD4AB6" w14:textId="77777777" w:rsidR="006212B3" w:rsidRDefault="006212B3" w:rsidP="006212B3">
      <w:r>
        <w:t>To generate data, we consider a sampling period of 20 ms for L1 beam-level RSRPs. To measure RSRPs for 4 Rx beams, a measurement period of 80 ms (i.e., 4 sampling periods) is required. Then, sliding L1 filtering (with window length that is equal to 5) is applied to obtain L1 filtered beam-level RSRPs., the measurement period of sliding L1 filtered beam-level RSRPs, and consequently L3 cell-level RSRPs is 80 ms. It is worth noting that L1 filtering is a simple averaging process of the input L1 beam-level RSRPs.</w:t>
      </w:r>
    </w:p>
    <w:p w14:paraId="3587EC01" w14:textId="77777777" w:rsidR="006212B3" w:rsidRDefault="006212B3" w:rsidP="006212B3">
      <w:pPr>
        <w:jc w:val="left"/>
      </w:pPr>
      <w:r w:rsidRPr="00F3460B">
        <w:rPr>
          <w:noProof/>
        </w:rPr>
        <w:drawing>
          <wp:inline distT="0" distB="0" distL="0" distR="0" wp14:anchorId="715FEEBE" wp14:editId="0856D7DA">
            <wp:extent cx="6120765" cy="1216550"/>
            <wp:effectExtent l="0" t="0" r="0" b="3175"/>
            <wp:docPr id="1832501225" name="Picture 8" descr="A diagram of a line of lines and dots&#10;&#10;Description automatically generated with medium confidence">
              <a:extLst xmlns:a="http://schemas.openxmlformats.org/drawingml/2006/main">
                <a:ext uri="{FF2B5EF4-FFF2-40B4-BE49-F238E27FC236}">
                  <a16:creationId xmlns:a16="http://schemas.microsoft.com/office/drawing/2014/main" id="{6E6CA483-8ACA-E453-7919-D1B78E2747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501225" name="Picture 8" descr="A diagram of a line of lines and dots&#10;&#10;Description automatically generated with medium confidence">
                      <a:extLst>
                        <a:ext uri="{FF2B5EF4-FFF2-40B4-BE49-F238E27FC236}">
                          <a16:creationId xmlns:a16="http://schemas.microsoft.com/office/drawing/2014/main" id="{6E6CA483-8ACA-E453-7919-D1B78E27471C}"/>
                        </a:ext>
                      </a:extLst>
                    </pic:cNvPr>
                    <pic:cNvPicPr>
                      <a:picLocks noChangeAspect="1"/>
                    </pic:cNvPicPr>
                  </pic:nvPicPr>
                  <pic:blipFill rotWithShape="1">
                    <a:blip r:embed="rId12"/>
                    <a:srcRect b="54623"/>
                    <a:stretch/>
                  </pic:blipFill>
                  <pic:spPr bwMode="auto">
                    <a:xfrm>
                      <a:off x="0" y="0"/>
                      <a:ext cx="6120765" cy="1216550"/>
                    </a:xfrm>
                    <a:prstGeom prst="rect">
                      <a:avLst/>
                    </a:prstGeom>
                    <a:ln>
                      <a:noFill/>
                    </a:ln>
                    <a:extLst>
                      <a:ext uri="{53640926-AAD7-44D8-BBD7-CCE9431645EC}">
                        <a14:shadowObscured xmlns:a14="http://schemas.microsoft.com/office/drawing/2010/main"/>
                      </a:ext>
                    </a:extLst>
                  </pic:spPr>
                </pic:pic>
              </a:graphicData>
            </a:graphic>
          </wp:inline>
        </w:drawing>
      </w:r>
    </w:p>
    <w:p w14:paraId="3A75AB92" w14:textId="77777777" w:rsidR="006212B3" w:rsidRPr="00A02725" w:rsidRDefault="006212B3" w:rsidP="006212B3">
      <w:pPr>
        <w:jc w:val="center"/>
        <w:rPr>
          <w:sz w:val="18"/>
          <w:szCs w:val="18"/>
        </w:rPr>
      </w:pPr>
      <w:r w:rsidRPr="00B002C0">
        <w:rPr>
          <w:sz w:val="18"/>
          <w:szCs w:val="18"/>
        </w:rPr>
        <w:t xml:space="preserve">Figure </w:t>
      </w:r>
      <w:r>
        <w:rPr>
          <w:sz w:val="18"/>
          <w:szCs w:val="18"/>
        </w:rPr>
        <w:t>3</w:t>
      </w:r>
      <w:r w:rsidRPr="00B002C0">
        <w:rPr>
          <w:sz w:val="18"/>
          <w:szCs w:val="18"/>
        </w:rPr>
        <w:t xml:space="preserve">: </w:t>
      </w:r>
      <w:r>
        <w:rPr>
          <w:sz w:val="18"/>
          <w:szCs w:val="18"/>
        </w:rPr>
        <w:t>S</w:t>
      </w:r>
      <w:r w:rsidRPr="00B002C0">
        <w:rPr>
          <w:sz w:val="18"/>
          <w:szCs w:val="18"/>
        </w:rPr>
        <w:t>liding L1/L3 Filtering</w:t>
      </w:r>
    </w:p>
    <w:p w14:paraId="4F43C546" w14:textId="4B5C4BB9" w:rsidR="006212B3" w:rsidRDefault="006212B3" w:rsidP="006212B3">
      <w:r>
        <w:t>In Case 4, we consider predicting L3 cell-level RSRPs directly according to Sub-case 2, where:</w:t>
      </w:r>
    </w:p>
    <w:p w14:paraId="2830FB9A" w14:textId="57B12CA0" w:rsidR="006212B3" w:rsidRPr="00C3350E" w:rsidRDefault="006212B3" w:rsidP="006212B3">
      <w:pPr>
        <w:pStyle w:val="ListParagraph"/>
        <w:numPr>
          <w:ilvl w:val="0"/>
          <w:numId w:val="15"/>
        </w:numPr>
      </w:pPr>
      <w:r w:rsidRPr="00F1468E">
        <w:rPr>
          <w:i/>
          <w:iCs/>
        </w:rPr>
        <w:t xml:space="preserve">Sub-case </w:t>
      </w:r>
      <w:r>
        <w:rPr>
          <w:i/>
          <w:iCs/>
        </w:rPr>
        <w:t>2</w:t>
      </w:r>
      <w:r w:rsidRPr="00F1468E">
        <w:rPr>
          <w:i/>
          <w:iCs/>
        </w:rPr>
        <w:t xml:space="preserve"> (</w:t>
      </w:r>
      <w:r>
        <w:rPr>
          <w:i/>
          <w:iCs/>
        </w:rPr>
        <w:t xml:space="preserve">Cell-to-cell </w:t>
      </w:r>
      <w:r w:rsidRPr="00F1468E">
        <w:rPr>
          <w:i/>
          <w:iCs/>
        </w:rPr>
        <w:t>Direct Approach):</w:t>
      </w:r>
      <w:r>
        <w:t xml:space="preserve"> L3 cell-level RSRPs from OW time instances are input to AI</w:t>
      </w:r>
      <w:r w:rsidR="00C30796">
        <w:t>/</w:t>
      </w:r>
      <w:r>
        <w:t xml:space="preserve">ML model to predict L3 cell-level RSRP of PW time instances directly. </w:t>
      </w:r>
    </w:p>
    <w:p w14:paraId="49411BA8" w14:textId="77777777" w:rsidR="006212B3" w:rsidRDefault="006212B3" w:rsidP="006212B3">
      <w:pPr>
        <w:jc w:val="center"/>
      </w:pPr>
      <w:r>
        <w:object w:dxaOrig="6902" w:dyaOrig="1257" w14:anchorId="5F34C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62pt" o:ole="">
            <v:imagedata r:id="rId14" o:title="oleimage"/>
          </v:shape>
          <o:OLEObject Type="Embed" ProgID="Package" ShapeID="_x0000_i1025" DrawAspect="Icon" ObjectID="_1800385296" r:id="rId15"/>
        </w:object>
      </w:r>
    </w:p>
    <w:p w14:paraId="61CEDAF7" w14:textId="77777777" w:rsidR="006212B3" w:rsidRPr="00B002C0" w:rsidRDefault="006212B3" w:rsidP="006212B3">
      <w:pPr>
        <w:jc w:val="center"/>
        <w:rPr>
          <w:sz w:val="18"/>
          <w:szCs w:val="18"/>
        </w:rPr>
      </w:pPr>
      <w:r w:rsidRPr="00B002C0">
        <w:rPr>
          <w:sz w:val="18"/>
          <w:szCs w:val="18"/>
        </w:rPr>
        <w:t xml:space="preserve">Figure </w:t>
      </w:r>
      <w:r>
        <w:rPr>
          <w:sz w:val="18"/>
          <w:szCs w:val="18"/>
        </w:rPr>
        <w:t>4</w:t>
      </w:r>
      <w:r w:rsidRPr="00B002C0">
        <w:rPr>
          <w:sz w:val="18"/>
          <w:szCs w:val="18"/>
        </w:rPr>
        <w:t xml:space="preserve">: </w:t>
      </w:r>
      <w:r>
        <w:rPr>
          <w:sz w:val="18"/>
          <w:szCs w:val="18"/>
        </w:rPr>
        <w:t>Temporal-domain Case A Observation Window (OW) and Prediction Window (PW) Pattern</w:t>
      </w:r>
    </w:p>
    <w:p w14:paraId="57B314E3" w14:textId="77777777" w:rsidR="006212B3" w:rsidRDefault="006212B3" w:rsidP="006212B3">
      <w:pPr>
        <w:jc w:val="left"/>
      </w:pPr>
    </w:p>
    <w:p w14:paraId="32229977" w14:textId="3AD116F9" w:rsidR="006212B3" w:rsidRDefault="006212B3" w:rsidP="006212B3">
      <w:r>
        <w:t>Simulation parameters of Case 4 are listed in Table A.2 [</w:t>
      </w:r>
      <w:r w:rsidR="00CD6B12">
        <w:t>3</w:t>
      </w:r>
      <w:r>
        <w:t>]-[</w:t>
      </w:r>
      <w:r w:rsidR="00CD6B12">
        <w:t>5</w:t>
      </w:r>
      <w:r>
        <w:t>]. Evaluation and AI</w:t>
      </w:r>
      <w:r w:rsidR="00C30796">
        <w:t>/</w:t>
      </w:r>
      <w:r>
        <w:t xml:space="preserve">ML model parameters are shown in Table </w:t>
      </w:r>
      <w:r w:rsidR="004567F4">
        <w:t>4</w:t>
      </w:r>
      <w:r>
        <w:t xml:space="preserve">. Generalization results are shown in Table </w:t>
      </w:r>
      <w:r w:rsidR="004567F4">
        <w:t>5</w:t>
      </w:r>
      <w:r>
        <w:t>.</w:t>
      </w:r>
    </w:p>
    <w:p w14:paraId="0C353C88" w14:textId="1ACA6B5A" w:rsidR="006212B3" w:rsidRDefault="004567F4" w:rsidP="004567F4">
      <w:pPr>
        <w:jc w:val="center"/>
      </w:pPr>
      <w:r>
        <w:t>Table 4: Evaluation and AI</w:t>
      </w:r>
      <w:r w:rsidR="00C30796">
        <w:t>/</w:t>
      </w:r>
      <w:r>
        <w:t>ML model parameters of i</w:t>
      </w:r>
      <w:r w:rsidRPr="00F46495">
        <w:t>ntra-cell intra-frequency FR</w:t>
      </w:r>
      <w:r>
        <w:t>2</w:t>
      </w:r>
      <w:r w:rsidRPr="00F46495">
        <w:t xml:space="preserve"> to FR</w:t>
      </w:r>
      <w:r>
        <w:t>2</w:t>
      </w:r>
      <w:r w:rsidRPr="00F46495">
        <w:t xml:space="preserve"> temporal domain case </w:t>
      </w:r>
      <w:r>
        <w:t>A Generalization</w:t>
      </w:r>
    </w:p>
    <w:tbl>
      <w:tblPr>
        <w:tblW w:w="96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7"/>
        <w:gridCol w:w="4203"/>
      </w:tblGrid>
      <w:tr w:rsidR="004567F4" w14:paraId="090E1D3B" w14:textId="77777777" w:rsidTr="00961507">
        <w:tc>
          <w:tcPr>
            <w:tcW w:w="5427" w:type="dxa"/>
          </w:tcPr>
          <w:p w14:paraId="454041AD" w14:textId="77777777" w:rsidR="004567F4" w:rsidRDefault="004567F4" w:rsidP="00961507">
            <w:pPr>
              <w:jc w:val="left"/>
              <w:rPr>
                <w:b/>
              </w:rPr>
            </w:pPr>
            <w:r>
              <w:rPr>
                <w:b/>
              </w:rPr>
              <w:t>Parameters</w:t>
            </w:r>
          </w:p>
        </w:tc>
        <w:tc>
          <w:tcPr>
            <w:tcW w:w="4203" w:type="dxa"/>
          </w:tcPr>
          <w:p w14:paraId="4D246A48" w14:textId="77777777" w:rsidR="004567F4" w:rsidRDefault="004567F4" w:rsidP="00961507">
            <w:pPr>
              <w:jc w:val="left"/>
              <w:rPr>
                <w:b/>
              </w:rPr>
            </w:pPr>
            <w:r>
              <w:rPr>
                <w:b/>
              </w:rPr>
              <w:t>Value</w:t>
            </w:r>
          </w:p>
        </w:tc>
      </w:tr>
      <w:tr w:rsidR="004567F4" w14:paraId="546F89DB" w14:textId="77777777" w:rsidTr="00961507">
        <w:tc>
          <w:tcPr>
            <w:tcW w:w="5427" w:type="dxa"/>
          </w:tcPr>
          <w:p w14:paraId="7D842870" w14:textId="77777777" w:rsidR="004567F4" w:rsidRDefault="004567F4" w:rsidP="00961507">
            <w:pPr>
              <w:jc w:val="left"/>
            </w:pPr>
            <w:r>
              <w:rPr>
                <w:rFonts w:hint="eastAsia"/>
              </w:rPr>
              <w:t>U</w:t>
            </w:r>
            <w:r>
              <w:t>E trajectory option [2]</w:t>
            </w:r>
          </w:p>
        </w:tc>
        <w:tc>
          <w:tcPr>
            <w:tcW w:w="4203" w:type="dxa"/>
          </w:tcPr>
          <w:p w14:paraId="52103FE1" w14:textId="77777777" w:rsidR="004567F4" w:rsidRDefault="004567F4" w:rsidP="00961507">
            <w:pPr>
              <w:jc w:val="left"/>
            </w:pPr>
            <w:r>
              <w:t>Option 1</w:t>
            </w:r>
          </w:p>
        </w:tc>
      </w:tr>
      <w:tr w:rsidR="004567F4" w14:paraId="3E131C14" w14:textId="77777777" w:rsidTr="00961507">
        <w:tc>
          <w:tcPr>
            <w:tcW w:w="5427" w:type="dxa"/>
          </w:tcPr>
          <w:p w14:paraId="56087EB5" w14:textId="77777777" w:rsidR="004567F4" w:rsidRDefault="004567F4" w:rsidP="00961507">
            <w:pPr>
              <w:jc w:val="left"/>
            </w:pPr>
            <w:r>
              <w:rPr>
                <w:rFonts w:hint="eastAsia"/>
              </w:rPr>
              <w:t>U</w:t>
            </w:r>
            <w:r>
              <w:t>E trajectory boundary processing option [2]</w:t>
            </w:r>
          </w:p>
        </w:tc>
        <w:tc>
          <w:tcPr>
            <w:tcW w:w="4203" w:type="dxa"/>
          </w:tcPr>
          <w:p w14:paraId="1EF1D207" w14:textId="77777777" w:rsidR="004567F4" w:rsidRDefault="004567F4" w:rsidP="00961507">
            <w:pPr>
              <w:jc w:val="left"/>
            </w:pPr>
            <w:r>
              <w:t>Option 3</w:t>
            </w:r>
          </w:p>
        </w:tc>
      </w:tr>
      <w:tr w:rsidR="004567F4" w14:paraId="0556D6B8" w14:textId="77777777" w:rsidTr="00961507">
        <w:tc>
          <w:tcPr>
            <w:tcW w:w="5427" w:type="dxa"/>
          </w:tcPr>
          <w:p w14:paraId="7E28F451" w14:textId="77777777" w:rsidR="004567F4" w:rsidRDefault="004567F4" w:rsidP="00961507">
            <w:pPr>
              <w:jc w:val="left"/>
            </w:pPr>
            <w:r>
              <w:rPr>
                <w:rFonts w:hint="eastAsia"/>
              </w:rPr>
              <w:t>U</w:t>
            </w:r>
            <w:r>
              <w:t>E speed</w:t>
            </w:r>
          </w:p>
        </w:tc>
        <w:tc>
          <w:tcPr>
            <w:tcW w:w="4203" w:type="dxa"/>
          </w:tcPr>
          <w:p w14:paraId="0431CB74" w14:textId="441DD8DB" w:rsidR="004567F4" w:rsidRDefault="004567F4" w:rsidP="00961507">
            <w:pPr>
              <w:jc w:val="left"/>
            </w:pPr>
            <w:r>
              <w:t>60, 90, 120 Km/h</w:t>
            </w:r>
          </w:p>
        </w:tc>
      </w:tr>
      <w:tr w:rsidR="004567F4" w14:paraId="498D9870" w14:textId="77777777" w:rsidTr="00961507">
        <w:tc>
          <w:tcPr>
            <w:tcW w:w="5427" w:type="dxa"/>
          </w:tcPr>
          <w:p w14:paraId="6F77FF72" w14:textId="77777777" w:rsidR="004567F4" w:rsidRDefault="004567F4" w:rsidP="00961507">
            <w:pPr>
              <w:jc w:val="left"/>
            </w:pPr>
            <w:r>
              <w:rPr>
                <w:rFonts w:eastAsiaTheme="minorEastAsia"/>
                <w:color w:val="000000"/>
              </w:rPr>
              <w:t>Inter-frequency correlation assumption (yes or no)</w:t>
            </w:r>
          </w:p>
        </w:tc>
        <w:tc>
          <w:tcPr>
            <w:tcW w:w="4203" w:type="dxa"/>
          </w:tcPr>
          <w:p w14:paraId="698FB7DD" w14:textId="77777777" w:rsidR="004567F4" w:rsidRDefault="004567F4" w:rsidP="00961507">
            <w:pPr>
              <w:jc w:val="left"/>
            </w:pPr>
            <w:r>
              <w:t>N/A</w:t>
            </w:r>
          </w:p>
        </w:tc>
      </w:tr>
      <w:tr w:rsidR="004567F4" w14:paraId="15B58035" w14:textId="77777777" w:rsidTr="00961507">
        <w:tc>
          <w:tcPr>
            <w:tcW w:w="5427" w:type="dxa"/>
          </w:tcPr>
          <w:p w14:paraId="581DE3E4" w14:textId="77777777" w:rsidR="004567F4" w:rsidRDefault="004567F4" w:rsidP="004567F4">
            <w:pPr>
              <w:jc w:val="left"/>
            </w:pPr>
            <w:r>
              <w:rPr>
                <w:rFonts w:eastAsiaTheme="minorEastAsia"/>
                <w:color w:val="000000"/>
              </w:rPr>
              <w:t>Measurement reduction rate</w:t>
            </w:r>
          </w:p>
        </w:tc>
        <w:tc>
          <w:tcPr>
            <w:tcW w:w="4203" w:type="dxa"/>
          </w:tcPr>
          <w:p w14:paraId="0DBC8E8D" w14:textId="4B843ABA" w:rsidR="004567F4" w:rsidRDefault="004567F4" w:rsidP="004567F4">
            <w:pPr>
              <w:jc w:val="left"/>
            </w:pPr>
            <w:r>
              <w:t>N/A</w:t>
            </w:r>
          </w:p>
        </w:tc>
      </w:tr>
      <w:tr w:rsidR="004567F4" w14:paraId="062B134B" w14:textId="77777777" w:rsidTr="00961507">
        <w:tc>
          <w:tcPr>
            <w:tcW w:w="5427" w:type="dxa"/>
          </w:tcPr>
          <w:p w14:paraId="6F042195" w14:textId="77777777" w:rsidR="004567F4" w:rsidRDefault="004567F4" w:rsidP="00961507">
            <w:pPr>
              <w:jc w:val="left"/>
            </w:pPr>
            <w:r>
              <w:rPr>
                <w:rFonts w:eastAsiaTheme="minorEastAsia"/>
                <w:color w:val="000000"/>
              </w:rPr>
              <w:t>Observation</w:t>
            </w:r>
            <w:r w:rsidRPr="00EB5414">
              <w:rPr>
                <w:rFonts w:eastAsiaTheme="minorEastAsia"/>
                <w:color w:val="000000"/>
              </w:rPr>
              <w:t xml:space="preserve"> window</w:t>
            </w:r>
          </w:p>
        </w:tc>
        <w:tc>
          <w:tcPr>
            <w:tcW w:w="4203" w:type="dxa"/>
          </w:tcPr>
          <w:p w14:paraId="0C89310A" w14:textId="22E1DC3B" w:rsidR="004567F4" w:rsidRDefault="004567F4" w:rsidP="00961507">
            <w:pPr>
              <w:jc w:val="left"/>
            </w:pPr>
            <w:r>
              <w:t>400 ms</w:t>
            </w:r>
          </w:p>
        </w:tc>
      </w:tr>
      <w:tr w:rsidR="004567F4" w14:paraId="407E500E" w14:textId="77777777" w:rsidTr="00961507">
        <w:tc>
          <w:tcPr>
            <w:tcW w:w="5427" w:type="dxa"/>
          </w:tcPr>
          <w:p w14:paraId="3D8FE2BD" w14:textId="77777777" w:rsidR="004567F4" w:rsidRPr="00EB5414" w:rsidRDefault="004567F4" w:rsidP="00961507">
            <w:pPr>
              <w:jc w:val="left"/>
              <w:rPr>
                <w:rFonts w:eastAsiaTheme="minorEastAsia"/>
                <w:color w:val="000000"/>
              </w:rPr>
            </w:pPr>
            <w:r w:rsidRPr="00EB5414">
              <w:rPr>
                <w:rFonts w:eastAsiaTheme="minorEastAsia"/>
                <w:color w:val="000000"/>
              </w:rPr>
              <w:t>Prediction window</w:t>
            </w:r>
          </w:p>
        </w:tc>
        <w:tc>
          <w:tcPr>
            <w:tcW w:w="4203" w:type="dxa"/>
          </w:tcPr>
          <w:p w14:paraId="53FA32DE" w14:textId="6B82B757" w:rsidR="004567F4" w:rsidRDefault="004567F4" w:rsidP="00961507">
            <w:pPr>
              <w:jc w:val="left"/>
            </w:pPr>
            <w:r>
              <w:t>400 ms</w:t>
            </w:r>
          </w:p>
        </w:tc>
      </w:tr>
      <w:tr w:rsidR="004567F4" w14:paraId="2968F286" w14:textId="77777777" w:rsidTr="00961507">
        <w:tc>
          <w:tcPr>
            <w:tcW w:w="5427" w:type="dxa"/>
          </w:tcPr>
          <w:p w14:paraId="48D20805" w14:textId="77777777" w:rsidR="004567F4" w:rsidRDefault="004567F4" w:rsidP="00961507">
            <w:pPr>
              <w:jc w:val="left"/>
            </w:pPr>
            <w:r>
              <w:rPr>
                <w:rFonts w:eastAsiaTheme="minorEastAsia" w:hint="eastAsia"/>
                <w:color w:val="000000"/>
              </w:rPr>
              <w:t>A</w:t>
            </w:r>
            <w:r>
              <w:rPr>
                <w:rFonts w:eastAsiaTheme="minorEastAsia"/>
                <w:color w:val="000000"/>
              </w:rPr>
              <w:t>ny other parameters</w:t>
            </w:r>
          </w:p>
        </w:tc>
        <w:tc>
          <w:tcPr>
            <w:tcW w:w="4203" w:type="dxa"/>
          </w:tcPr>
          <w:p w14:paraId="3C8A86FA" w14:textId="77777777" w:rsidR="004567F4" w:rsidRDefault="004567F4" w:rsidP="00961507">
            <w:pPr>
              <w:jc w:val="left"/>
            </w:pPr>
            <w:r>
              <w:t>N/A</w:t>
            </w:r>
          </w:p>
        </w:tc>
      </w:tr>
      <w:tr w:rsidR="004567F4" w:rsidRPr="006B2C42" w14:paraId="672E7C0D" w14:textId="77777777" w:rsidTr="00961507">
        <w:tc>
          <w:tcPr>
            <w:tcW w:w="5427" w:type="dxa"/>
          </w:tcPr>
          <w:p w14:paraId="3A2CC005" w14:textId="77777777" w:rsidR="004567F4" w:rsidRDefault="004567F4" w:rsidP="00961507">
            <w:pPr>
              <w:jc w:val="left"/>
            </w:pPr>
            <w:r>
              <w:rPr>
                <w:rFonts w:eastAsia="Times New Roman"/>
                <w:color w:val="000000"/>
              </w:rPr>
              <w:t>Number of training examples</w:t>
            </w:r>
          </w:p>
        </w:tc>
        <w:tc>
          <w:tcPr>
            <w:tcW w:w="4203" w:type="dxa"/>
          </w:tcPr>
          <w:p w14:paraId="61CF4247" w14:textId="66F8E105" w:rsidR="004567F4" w:rsidRPr="006B2C42" w:rsidRDefault="004567F4" w:rsidP="00961507">
            <w:pPr>
              <w:jc w:val="left"/>
            </w:pPr>
            <w:r>
              <w:t>~14 k</w:t>
            </w:r>
          </w:p>
        </w:tc>
      </w:tr>
      <w:tr w:rsidR="004567F4" w:rsidRPr="006B2C42" w14:paraId="1CA89DBB" w14:textId="77777777" w:rsidTr="00961507">
        <w:tc>
          <w:tcPr>
            <w:tcW w:w="5427" w:type="dxa"/>
          </w:tcPr>
          <w:p w14:paraId="7D59EBE4" w14:textId="77777777" w:rsidR="004567F4" w:rsidRDefault="004567F4" w:rsidP="00961507">
            <w:pPr>
              <w:jc w:val="left"/>
              <w:rPr>
                <w:rFonts w:eastAsia="Times New Roman"/>
                <w:color w:val="000000"/>
              </w:rPr>
            </w:pPr>
            <w:r>
              <w:rPr>
                <w:rFonts w:eastAsia="Times New Roman"/>
                <w:color w:val="000000"/>
              </w:rPr>
              <w:t>Number of validation examples</w:t>
            </w:r>
          </w:p>
        </w:tc>
        <w:tc>
          <w:tcPr>
            <w:tcW w:w="4203" w:type="dxa"/>
          </w:tcPr>
          <w:p w14:paraId="7DBB7C9D" w14:textId="6AF8F533" w:rsidR="004567F4" w:rsidRPr="006B2C42" w:rsidRDefault="004567F4" w:rsidP="00961507">
            <w:pPr>
              <w:jc w:val="left"/>
            </w:pPr>
            <w:r>
              <w:t>~2 k</w:t>
            </w:r>
          </w:p>
        </w:tc>
      </w:tr>
      <w:tr w:rsidR="004567F4" w:rsidRPr="00E96489" w14:paraId="0BC90A13" w14:textId="77777777" w:rsidTr="00961507">
        <w:tc>
          <w:tcPr>
            <w:tcW w:w="5427" w:type="dxa"/>
          </w:tcPr>
          <w:p w14:paraId="0BB7CACE" w14:textId="77777777" w:rsidR="004567F4" w:rsidRDefault="004567F4" w:rsidP="00961507">
            <w:pPr>
              <w:jc w:val="left"/>
            </w:pPr>
            <w:r>
              <w:rPr>
                <w:rFonts w:eastAsia="Times New Roman"/>
                <w:color w:val="000000"/>
              </w:rPr>
              <w:t>Number of testing examples</w:t>
            </w:r>
          </w:p>
        </w:tc>
        <w:tc>
          <w:tcPr>
            <w:tcW w:w="4203" w:type="dxa"/>
          </w:tcPr>
          <w:p w14:paraId="24EBF955" w14:textId="15F558B8" w:rsidR="004567F4" w:rsidRPr="00E96489" w:rsidRDefault="004567F4" w:rsidP="00961507">
            <w:pPr>
              <w:jc w:val="left"/>
            </w:pPr>
            <w:r>
              <w:t>~4 k</w:t>
            </w:r>
          </w:p>
        </w:tc>
      </w:tr>
      <w:tr w:rsidR="004567F4" w14:paraId="225B51BC" w14:textId="77777777" w:rsidTr="00961507">
        <w:tc>
          <w:tcPr>
            <w:tcW w:w="5427" w:type="dxa"/>
          </w:tcPr>
          <w:p w14:paraId="3A94265D" w14:textId="4F207350" w:rsidR="004567F4" w:rsidRDefault="004567F4" w:rsidP="004567F4">
            <w:pPr>
              <w:jc w:val="left"/>
            </w:pPr>
            <w:r>
              <w:rPr>
                <w:rFonts w:eastAsia="Times New Roman"/>
                <w:color w:val="000000"/>
              </w:rPr>
              <w:t>AI</w:t>
            </w:r>
            <w:r w:rsidR="00C30796">
              <w:rPr>
                <w:rFonts w:eastAsia="Times New Roman"/>
                <w:color w:val="000000"/>
              </w:rPr>
              <w:t>/</w:t>
            </w:r>
            <w:r>
              <w:rPr>
                <w:rFonts w:eastAsia="Times New Roman"/>
                <w:color w:val="000000"/>
              </w:rPr>
              <w:t>ML model input</w:t>
            </w:r>
          </w:p>
        </w:tc>
        <w:tc>
          <w:tcPr>
            <w:tcW w:w="4203" w:type="dxa"/>
          </w:tcPr>
          <w:p w14:paraId="60907EBF" w14:textId="2AE5F7CC" w:rsidR="004567F4" w:rsidRDefault="004567F4" w:rsidP="004567F4">
            <w:pPr>
              <w:jc w:val="left"/>
            </w:pPr>
            <w:r>
              <w:t>L3 Cell-level RSRPs of OW time instances</w:t>
            </w:r>
          </w:p>
        </w:tc>
      </w:tr>
      <w:tr w:rsidR="004567F4" w14:paraId="4ECA29D1" w14:textId="77777777" w:rsidTr="00961507">
        <w:tc>
          <w:tcPr>
            <w:tcW w:w="5427" w:type="dxa"/>
          </w:tcPr>
          <w:p w14:paraId="245B65CD" w14:textId="35705FBE" w:rsidR="004567F4" w:rsidRDefault="004567F4" w:rsidP="004567F4">
            <w:pPr>
              <w:jc w:val="left"/>
            </w:pPr>
            <w:r>
              <w:rPr>
                <w:rFonts w:eastAsia="Times New Roman"/>
                <w:color w:val="000000"/>
              </w:rPr>
              <w:t>AI</w:t>
            </w:r>
            <w:r w:rsidR="00C30796">
              <w:rPr>
                <w:rFonts w:eastAsia="Times New Roman"/>
                <w:color w:val="000000"/>
              </w:rPr>
              <w:t>/</w:t>
            </w:r>
            <w:r>
              <w:rPr>
                <w:rFonts w:eastAsia="Times New Roman"/>
                <w:color w:val="000000"/>
              </w:rPr>
              <w:t>ML model output</w:t>
            </w:r>
          </w:p>
        </w:tc>
        <w:tc>
          <w:tcPr>
            <w:tcW w:w="4203" w:type="dxa"/>
          </w:tcPr>
          <w:p w14:paraId="615D2E68" w14:textId="3E664DE5" w:rsidR="004567F4" w:rsidRDefault="004567F4" w:rsidP="004567F4">
            <w:pPr>
              <w:jc w:val="left"/>
            </w:pPr>
            <w:r>
              <w:t>L3 Cell-level RSRPs of PW time instances</w:t>
            </w:r>
          </w:p>
        </w:tc>
      </w:tr>
      <w:tr w:rsidR="004567F4" w14:paraId="7C42BB0F" w14:textId="77777777" w:rsidTr="00961507">
        <w:tc>
          <w:tcPr>
            <w:tcW w:w="5427" w:type="dxa"/>
          </w:tcPr>
          <w:p w14:paraId="3CB30F31" w14:textId="250794D9" w:rsidR="004567F4" w:rsidRPr="00B02153" w:rsidRDefault="004567F4" w:rsidP="004567F4">
            <w:pPr>
              <w:jc w:val="left"/>
            </w:pPr>
            <w:r>
              <w:rPr>
                <w:rFonts w:eastAsia="Times New Roman"/>
                <w:color w:val="000000"/>
              </w:rPr>
              <w:t>AI</w:t>
            </w:r>
            <w:r w:rsidR="00C30796">
              <w:rPr>
                <w:rFonts w:eastAsia="Times New Roman"/>
                <w:color w:val="000000"/>
              </w:rPr>
              <w:t>/</w:t>
            </w:r>
            <w:r>
              <w:rPr>
                <w:rFonts w:eastAsia="Times New Roman"/>
                <w:color w:val="000000"/>
              </w:rPr>
              <w:t>ML model type</w:t>
            </w:r>
          </w:p>
        </w:tc>
        <w:tc>
          <w:tcPr>
            <w:tcW w:w="4203" w:type="dxa"/>
          </w:tcPr>
          <w:p w14:paraId="3C5AA397" w14:textId="41EDCAD1" w:rsidR="004567F4" w:rsidRDefault="004567F4" w:rsidP="004567F4">
            <w:pPr>
              <w:jc w:val="left"/>
            </w:pPr>
            <w:r>
              <w:t>DNN</w:t>
            </w:r>
          </w:p>
        </w:tc>
      </w:tr>
      <w:tr w:rsidR="004567F4" w:rsidRPr="008E0A7F" w14:paraId="4849CD4B" w14:textId="77777777" w:rsidTr="00961507">
        <w:tc>
          <w:tcPr>
            <w:tcW w:w="5427" w:type="dxa"/>
          </w:tcPr>
          <w:p w14:paraId="270F1B2C" w14:textId="4C7E9079" w:rsidR="004567F4" w:rsidRPr="007D673B" w:rsidRDefault="004567F4" w:rsidP="004567F4">
            <w:pPr>
              <w:jc w:val="left"/>
            </w:pPr>
            <w:r>
              <w:t>AI</w:t>
            </w:r>
            <w:r w:rsidR="00C30796">
              <w:t>/</w:t>
            </w:r>
            <w:r>
              <w:t>ML m</w:t>
            </w:r>
            <w:r w:rsidRPr="00B02153">
              <w:t xml:space="preserve">odel number of </w:t>
            </w:r>
            <w:r>
              <w:t>parameters</w:t>
            </w:r>
          </w:p>
        </w:tc>
        <w:tc>
          <w:tcPr>
            <w:tcW w:w="4203" w:type="dxa"/>
          </w:tcPr>
          <w:p w14:paraId="0992300B" w14:textId="45171B61" w:rsidR="004567F4" w:rsidRPr="008E0A7F" w:rsidRDefault="004567F4" w:rsidP="004567F4">
            <w:pPr>
              <w:jc w:val="left"/>
              <w:rPr>
                <w:lang w:val="en-US"/>
              </w:rPr>
            </w:pPr>
            <w:r>
              <w:rPr>
                <w:lang w:val="en-US"/>
              </w:rPr>
              <w:t>0.271 M</w:t>
            </w:r>
          </w:p>
        </w:tc>
      </w:tr>
      <w:tr w:rsidR="004567F4" w14:paraId="47F3AD4E" w14:textId="77777777" w:rsidTr="00961507">
        <w:tc>
          <w:tcPr>
            <w:tcW w:w="5427" w:type="dxa"/>
          </w:tcPr>
          <w:p w14:paraId="52559208" w14:textId="0D4AC790" w:rsidR="004567F4" w:rsidRDefault="004567F4" w:rsidP="004567F4">
            <w:pPr>
              <w:jc w:val="left"/>
            </w:pPr>
            <w:r>
              <w:t>AI</w:t>
            </w:r>
            <w:r w:rsidR="00C30796">
              <w:t>/</w:t>
            </w:r>
            <w:r>
              <w:t>ML model number of FLOPs</w:t>
            </w:r>
          </w:p>
        </w:tc>
        <w:tc>
          <w:tcPr>
            <w:tcW w:w="4203" w:type="dxa"/>
          </w:tcPr>
          <w:p w14:paraId="37D02A4D" w14:textId="361336BF" w:rsidR="004567F4" w:rsidRDefault="004567F4" w:rsidP="004567F4">
            <w:pPr>
              <w:jc w:val="left"/>
              <w:rPr>
                <w:lang w:val="en-US"/>
              </w:rPr>
            </w:pPr>
            <w:r>
              <w:rPr>
                <w:lang w:val="en-US"/>
              </w:rPr>
              <w:t>0.270 M</w:t>
            </w:r>
          </w:p>
        </w:tc>
      </w:tr>
    </w:tbl>
    <w:p w14:paraId="341F1F23" w14:textId="77777777" w:rsidR="006119AA" w:rsidRDefault="006119AA" w:rsidP="00401D76"/>
    <w:p w14:paraId="1D12BCB5" w14:textId="014938A3" w:rsidR="006119AA" w:rsidRDefault="006119AA" w:rsidP="006119AA">
      <w:pPr>
        <w:jc w:val="center"/>
      </w:pPr>
      <w:r>
        <w:t xml:space="preserve">Table </w:t>
      </w:r>
      <w:r w:rsidR="00401D76">
        <w:t>5</w:t>
      </w:r>
      <w:r>
        <w:t>: Evaluation results of i</w:t>
      </w:r>
      <w:r w:rsidRPr="00F46495">
        <w:t>ntra-cell intra-frequency FR1 to FR1 temporal domain case B</w:t>
      </w:r>
      <w:r>
        <w:t xml:space="preserve"> generalization</w:t>
      </w:r>
    </w:p>
    <w:tbl>
      <w:tblPr>
        <w:tblStyle w:val="TableGrid"/>
        <w:tblW w:w="0" w:type="auto"/>
        <w:tblLook w:val="04A0" w:firstRow="1" w:lastRow="0" w:firstColumn="1" w:lastColumn="0" w:noHBand="0" w:noVBand="1"/>
      </w:tblPr>
      <w:tblGrid>
        <w:gridCol w:w="1506"/>
        <w:gridCol w:w="1763"/>
        <w:gridCol w:w="56"/>
        <w:gridCol w:w="1890"/>
        <w:gridCol w:w="1714"/>
        <w:gridCol w:w="176"/>
        <w:gridCol w:w="2524"/>
      </w:tblGrid>
      <w:tr w:rsidR="006119AA" w14:paraId="4DDCB20E" w14:textId="77777777" w:rsidTr="00F7031A">
        <w:tc>
          <w:tcPr>
            <w:tcW w:w="9629" w:type="dxa"/>
            <w:gridSpan w:val="7"/>
            <w:vAlign w:val="center"/>
          </w:tcPr>
          <w:p w14:paraId="72DE1BC8" w14:textId="0FF51696" w:rsidR="006119AA" w:rsidRDefault="006119AA" w:rsidP="00F7031A">
            <w:pPr>
              <w:jc w:val="center"/>
            </w:pPr>
            <w:r>
              <w:t xml:space="preserve">Inference </w:t>
            </w:r>
            <w:r w:rsidRPr="00BD155C">
              <w:rPr>
                <w:rFonts w:eastAsia="Calibri"/>
              </w:rPr>
              <w:t xml:space="preserve">using the dataset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xml:space="preserve">= </w:t>
            </w:r>
            <w:r w:rsidR="00467A6D">
              <w:rPr>
                <w:rFonts w:eastAsia="Calibri"/>
              </w:rPr>
              <w:t>6</w:t>
            </w:r>
            <w:r>
              <w:rPr>
                <w:rFonts w:eastAsia="Calibri"/>
              </w:rPr>
              <w:t>0 Km/h</w:t>
            </w:r>
            <w:r>
              <w:t xml:space="preserve"> </w:t>
            </w:r>
          </w:p>
        </w:tc>
      </w:tr>
      <w:tr w:rsidR="00C65FDC" w14:paraId="657ADFC8" w14:textId="77777777" w:rsidTr="00C65FDC">
        <w:tc>
          <w:tcPr>
            <w:tcW w:w="1506" w:type="dxa"/>
            <w:vAlign w:val="center"/>
          </w:tcPr>
          <w:p w14:paraId="26A79A3B" w14:textId="77777777" w:rsidR="006119AA" w:rsidRDefault="006119AA" w:rsidP="00F7031A">
            <w:pPr>
              <w:jc w:val="center"/>
            </w:pPr>
            <w:r>
              <w:t>Generalization Case</w:t>
            </w:r>
          </w:p>
        </w:tc>
        <w:tc>
          <w:tcPr>
            <w:tcW w:w="1819" w:type="dxa"/>
            <w:gridSpan w:val="2"/>
            <w:vAlign w:val="center"/>
          </w:tcPr>
          <w:p w14:paraId="06D4866E" w14:textId="4C0523FE" w:rsidR="006119AA" w:rsidRDefault="006119AA" w:rsidP="00F7031A">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xml:space="preserve">= </w:t>
            </w:r>
            <w:r w:rsidR="00467A6D">
              <w:rPr>
                <w:rFonts w:eastAsia="Calibri"/>
              </w:rPr>
              <w:t>6</w:t>
            </w:r>
            <w:r>
              <w:rPr>
                <w:rFonts w:eastAsia="Calibri"/>
              </w:rPr>
              <w:t>0 Km/h</w:t>
            </w:r>
          </w:p>
        </w:tc>
        <w:tc>
          <w:tcPr>
            <w:tcW w:w="1890" w:type="dxa"/>
            <w:vAlign w:val="center"/>
          </w:tcPr>
          <w:p w14:paraId="2235D7E5" w14:textId="498854D4" w:rsidR="006119AA" w:rsidRDefault="006119AA" w:rsidP="00F7031A">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xml:space="preserve">= </w:t>
            </w:r>
            <w:r w:rsidR="00467A6D">
              <w:rPr>
                <w:rFonts w:eastAsia="Calibri"/>
              </w:rPr>
              <w:t>9</w:t>
            </w:r>
            <w:r>
              <w:rPr>
                <w:rFonts w:eastAsia="Calibri"/>
              </w:rPr>
              <w:t>0 Km/h</w:t>
            </w:r>
          </w:p>
        </w:tc>
        <w:tc>
          <w:tcPr>
            <w:tcW w:w="1890" w:type="dxa"/>
            <w:gridSpan w:val="2"/>
            <w:vAlign w:val="center"/>
          </w:tcPr>
          <w:p w14:paraId="06A82CEF" w14:textId="04BCAC66" w:rsidR="006119AA" w:rsidRDefault="006119AA" w:rsidP="00F7031A">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xml:space="preserve">= </w:t>
            </w:r>
            <w:r w:rsidR="00467A6D">
              <w:rPr>
                <w:rFonts w:eastAsia="Calibri"/>
              </w:rPr>
              <w:t>12</w:t>
            </w:r>
            <w:r>
              <w:rPr>
                <w:rFonts w:eastAsia="Calibri"/>
              </w:rPr>
              <w:t>0 Km/h</w:t>
            </w:r>
          </w:p>
        </w:tc>
        <w:tc>
          <w:tcPr>
            <w:tcW w:w="2524" w:type="dxa"/>
            <w:vAlign w:val="center"/>
          </w:tcPr>
          <w:p w14:paraId="7CD07DE6" w14:textId="7CA44B7A" w:rsidR="006119AA" w:rsidRPr="008A15C5" w:rsidRDefault="006119AA" w:rsidP="006119AA">
            <w:pPr>
              <w:pStyle w:val="Default"/>
              <w:jc w:val="center"/>
              <w:rPr>
                <w:szCs w:val="20"/>
              </w:rPr>
            </w:pPr>
            <w:r>
              <w:rPr>
                <w:sz w:val="20"/>
                <w:szCs w:val="20"/>
              </w:rPr>
              <w:t xml:space="preserve">AIML-based Average L3 cell-level RSRP Difference for all PW Instances (dB) </w:t>
            </w:r>
          </w:p>
        </w:tc>
      </w:tr>
      <w:tr w:rsidR="00C65FDC" w14:paraId="18F95F00" w14:textId="77777777" w:rsidTr="00C65FDC">
        <w:tc>
          <w:tcPr>
            <w:tcW w:w="1506" w:type="dxa"/>
            <w:vAlign w:val="center"/>
          </w:tcPr>
          <w:p w14:paraId="35E7E5FB" w14:textId="77777777" w:rsidR="006119AA" w:rsidRDefault="006119AA" w:rsidP="00F7031A">
            <w:pPr>
              <w:jc w:val="center"/>
            </w:pPr>
            <w:r>
              <w:t>Baseline</w:t>
            </w:r>
          </w:p>
        </w:tc>
        <w:tc>
          <w:tcPr>
            <w:tcW w:w="1819" w:type="dxa"/>
            <w:gridSpan w:val="2"/>
            <w:vAlign w:val="center"/>
          </w:tcPr>
          <w:p w14:paraId="1C6E9E5C" w14:textId="77777777" w:rsidR="006119AA" w:rsidRPr="00FC3637" w:rsidRDefault="006119AA" w:rsidP="00F7031A">
            <w:pPr>
              <w:jc w:val="center"/>
              <w:rPr>
                <w:rFonts w:ascii="Wingdings" w:hAnsi="Wingdings" w:hint="eastAsia"/>
              </w:rPr>
            </w:pPr>
            <w:r w:rsidRPr="00FC3637">
              <w:rPr>
                <w:rFonts w:ascii="Wingdings" w:hAnsi="Wingdings"/>
              </w:rPr>
              <w:t>ü</w:t>
            </w:r>
          </w:p>
        </w:tc>
        <w:tc>
          <w:tcPr>
            <w:tcW w:w="1890" w:type="dxa"/>
            <w:vAlign w:val="center"/>
          </w:tcPr>
          <w:p w14:paraId="5ABDF089" w14:textId="77777777" w:rsidR="006119AA" w:rsidRDefault="006119AA" w:rsidP="00F7031A">
            <w:pPr>
              <w:jc w:val="center"/>
            </w:pPr>
          </w:p>
        </w:tc>
        <w:tc>
          <w:tcPr>
            <w:tcW w:w="1890" w:type="dxa"/>
            <w:gridSpan w:val="2"/>
            <w:vAlign w:val="center"/>
          </w:tcPr>
          <w:p w14:paraId="43C18BB0" w14:textId="77777777" w:rsidR="006119AA" w:rsidRDefault="006119AA" w:rsidP="00F7031A">
            <w:pPr>
              <w:jc w:val="center"/>
            </w:pPr>
          </w:p>
        </w:tc>
        <w:tc>
          <w:tcPr>
            <w:tcW w:w="2524" w:type="dxa"/>
            <w:vAlign w:val="center"/>
          </w:tcPr>
          <w:p w14:paraId="7318C98F" w14:textId="42E16D5C" w:rsidR="006119AA" w:rsidRDefault="00C65FDC" w:rsidP="00F7031A">
            <w:pPr>
              <w:jc w:val="center"/>
            </w:pPr>
            <w:r>
              <w:t>[</w:t>
            </w:r>
            <w:r w:rsidRPr="00C65FDC">
              <w:t>0.0573</w:t>
            </w:r>
            <w:r>
              <w:t>,</w:t>
            </w:r>
            <w:r w:rsidRPr="00C65FDC">
              <w:t xml:space="preserve"> 0.1651</w:t>
            </w:r>
            <w:r>
              <w:t>,</w:t>
            </w:r>
            <w:r w:rsidRPr="00C65FDC">
              <w:t xml:space="preserve"> 0.3073</w:t>
            </w:r>
            <w:r>
              <w:t>,</w:t>
            </w:r>
            <w:r w:rsidRPr="00C65FDC">
              <w:t xml:space="preserve"> 0.4715</w:t>
            </w:r>
            <w:r>
              <w:t>,</w:t>
            </w:r>
            <w:r w:rsidRPr="00C65FDC">
              <w:t xml:space="preserve"> 0.6490</w:t>
            </w:r>
            <w:r>
              <w:t>]</w:t>
            </w:r>
          </w:p>
        </w:tc>
      </w:tr>
      <w:tr w:rsidR="00C65FDC" w14:paraId="6D009351" w14:textId="77777777" w:rsidTr="00C65FDC">
        <w:tc>
          <w:tcPr>
            <w:tcW w:w="1506" w:type="dxa"/>
            <w:vAlign w:val="center"/>
          </w:tcPr>
          <w:p w14:paraId="31BE33C8" w14:textId="77777777" w:rsidR="006119AA" w:rsidRDefault="006119AA" w:rsidP="00F7031A">
            <w:pPr>
              <w:jc w:val="center"/>
            </w:pPr>
            <w:r>
              <w:t>GC#1</w:t>
            </w:r>
          </w:p>
        </w:tc>
        <w:tc>
          <w:tcPr>
            <w:tcW w:w="1819" w:type="dxa"/>
            <w:gridSpan w:val="2"/>
            <w:vAlign w:val="center"/>
          </w:tcPr>
          <w:p w14:paraId="68D53CA5" w14:textId="77777777" w:rsidR="006119AA" w:rsidRDefault="006119AA" w:rsidP="00F7031A">
            <w:pPr>
              <w:jc w:val="center"/>
            </w:pPr>
          </w:p>
        </w:tc>
        <w:tc>
          <w:tcPr>
            <w:tcW w:w="1890" w:type="dxa"/>
            <w:vAlign w:val="center"/>
          </w:tcPr>
          <w:p w14:paraId="57848099" w14:textId="77777777" w:rsidR="006119AA" w:rsidRDefault="006119AA" w:rsidP="00F7031A">
            <w:pPr>
              <w:jc w:val="center"/>
            </w:pPr>
            <w:r w:rsidRPr="00FC3637">
              <w:rPr>
                <w:rFonts w:ascii="Wingdings" w:hAnsi="Wingdings"/>
              </w:rPr>
              <w:t>ü</w:t>
            </w:r>
          </w:p>
        </w:tc>
        <w:tc>
          <w:tcPr>
            <w:tcW w:w="1890" w:type="dxa"/>
            <w:gridSpan w:val="2"/>
            <w:vAlign w:val="center"/>
          </w:tcPr>
          <w:p w14:paraId="114654B0" w14:textId="77777777" w:rsidR="006119AA" w:rsidRDefault="006119AA" w:rsidP="00F7031A">
            <w:pPr>
              <w:jc w:val="center"/>
            </w:pPr>
          </w:p>
        </w:tc>
        <w:tc>
          <w:tcPr>
            <w:tcW w:w="2524" w:type="dxa"/>
            <w:vAlign w:val="center"/>
          </w:tcPr>
          <w:p w14:paraId="522B9504" w14:textId="370D39E5" w:rsidR="006119AA" w:rsidRDefault="00FD1E16" w:rsidP="00F7031A">
            <w:pPr>
              <w:jc w:val="center"/>
            </w:pPr>
            <w:r w:rsidRPr="00FD1E16">
              <w:t>[0.0603, 0.1766, 0.3283, 0.5020, 0.6885]</w:t>
            </w:r>
          </w:p>
        </w:tc>
      </w:tr>
      <w:tr w:rsidR="00C65FDC" w14:paraId="5EEB68CD" w14:textId="77777777" w:rsidTr="00C65FDC">
        <w:tc>
          <w:tcPr>
            <w:tcW w:w="1506" w:type="dxa"/>
            <w:vAlign w:val="center"/>
          </w:tcPr>
          <w:p w14:paraId="4A207499" w14:textId="77777777" w:rsidR="006119AA" w:rsidRDefault="006119AA" w:rsidP="00F7031A">
            <w:pPr>
              <w:jc w:val="center"/>
            </w:pPr>
            <w:r>
              <w:t>GC#1</w:t>
            </w:r>
          </w:p>
        </w:tc>
        <w:tc>
          <w:tcPr>
            <w:tcW w:w="1819" w:type="dxa"/>
            <w:gridSpan w:val="2"/>
            <w:vAlign w:val="center"/>
          </w:tcPr>
          <w:p w14:paraId="5A25FA41" w14:textId="77777777" w:rsidR="006119AA" w:rsidRDefault="006119AA" w:rsidP="00F7031A">
            <w:pPr>
              <w:jc w:val="center"/>
            </w:pPr>
          </w:p>
        </w:tc>
        <w:tc>
          <w:tcPr>
            <w:tcW w:w="1890" w:type="dxa"/>
            <w:vAlign w:val="center"/>
          </w:tcPr>
          <w:p w14:paraId="7DFE864C" w14:textId="77777777" w:rsidR="006119AA" w:rsidRDefault="006119AA" w:rsidP="00F7031A">
            <w:pPr>
              <w:jc w:val="center"/>
            </w:pPr>
          </w:p>
        </w:tc>
        <w:tc>
          <w:tcPr>
            <w:tcW w:w="1890" w:type="dxa"/>
            <w:gridSpan w:val="2"/>
            <w:vAlign w:val="center"/>
          </w:tcPr>
          <w:p w14:paraId="28730706" w14:textId="77777777" w:rsidR="006119AA" w:rsidRDefault="006119AA" w:rsidP="00F7031A">
            <w:pPr>
              <w:jc w:val="center"/>
            </w:pPr>
            <w:r w:rsidRPr="00FC3637">
              <w:rPr>
                <w:rFonts w:ascii="Wingdings" w:hAnsi="Wingdings"/>
              </w:rPr>
              <w:t>ü</w:t>
            </w:r>
          </w:p>
        </w:tc>
        <w:tc>
          <w:tcPr>
            <w:tcW w:w="2524" w:type="dxa"/>
            <w:vAlign w:val="center"/>
          </w:tcPr>
          <w:p w14:paraId="5FE13CEE" w14:textId="0CB1DD79" w:rsidR="006119AA" w:rsidRDefault="00FD1E16" w:rsidP="00F7031A">
            <w:pPr>
              <w:jc w:val="center"/>
            </w:pPr>
            <w:r w:rsidRPr="00FD1E16">
              <w:t>[0.0693, 0.1914, 0.3552, 0.5456, 0.7501]</w:t>
            </w:r>
          </w:p>
        </w:tc>
      </w:tr>
      <w:tr w:rsidR="00C65FDC" w14:paraId="6D8EE245" w14:textId="77777777" w:rsidTr="00C65FDC">
        <w:tc>
          <w:tcPr>
            <w:tcW w:w="1506" w:type="dxa"/>
            <w:vAlign w:val="center"/>
          </w:tcPr>
          <w:p w14:paraId="0820615C" w14:textId="77777777" w:rsidR="006119AA" w:rsidRDefault="006119AA" w:rsidP="00F7031A">
            <w:pPr>
              <w:jc w:val="center"/>
            </w:pPr>
            <w:r>
              <w:t>GC#2-A</w:t>
            </w:r>
          </w:p>
        </w:tc>
        <w:tc>
          <w:tcPr>
            <w:tcW w:w="1819" w:type="dxa"/>
            <w:gridSpan w:val="2"/>
            <w:vAlign w:val="center"/>
          </w:tcPr>
          <w:p w14:paraId="5D43B494" w14:textId="77777777" w:rsidR="006119AA" w:rsidRDefault="006119AA" w:rsidP="00F7031A">
            <w:pPr>
              <w:jc w:val="center"/>
            </w:pPr>
            <w:r w:rsidRPr="00FC3637">
              <w:rPr>
                <w:rFonts w:ascii="Wingdings" w:hAnsi="Wingdings"/>
              </w:rPr>
              <w:t>ü</w:t>
            </w:r>
          </w:p>
        </w:tc>
        <w:tc>
          <w:tcPr>
            <w:tcW w:w="1890" w:type="dxa"/>
            <w:vAlign w:val="center"/>
          </w:tcPr>
          <w:p w14:paraId="0973676A" w14:textId="77777777" w:rsidR="006119AA" w:rsidRDefault="006119AA" w:rsidP="00F7031A">
            <w:pPr>
              <w:jc w:val="center"/>
            </w:pPr>
            <w:r w:rsidRPr="00FC3637">
              <w:rPr>
                <w:rFonts w:ascii="Wingdings" w:hAnsi="Wingdings"/>
              </w:rPr>
              <w:t>ü</w:t>
            </w:r>
          </w:p>
        </w:tc>
        <w:tc>
          <w:tcPr>
            <w:tcW w:w="1890" w:type="dxa"/>
            <w:gridSpan w:val="2"/>
            <w:vAlign w:val="center"/>
          </w:tcPr>
          <w:p w14:paraId="2B52F239" w14:textId="77777777" w:rsidR="006119AA" w:rsidRDefault="006119AA" w:rsidP="00F7031A">
            <w:pPr>
              <w:jc w:val="center"/>
            </w:pPr>
            <w:r w:rsidRPr="00FC3637">
              <w:rPr>
                <w:rFonts w:ascii="Wingdings" w:hAnsi="Wingdings"/>
              </w:rPr>
              <w:t>ü</w:t>
            </w:r>
          </w:p>
        </w:tc>
        <w:tc>
          <w:tcPr>
            <w:tcW w:w="2524" w:type="dxa"/>
            <w:vAlign w:val="center"/>
          </w:tcPr>
          <w:p w14:paraId="28234EB3" w14:textId="6A5D59EC" w:rsidR="006119AA" w:rsidRDefault="00FD1E16" w:rsidP="00F7031A">
            <w:pPr>
              <w:jc w:val="center"/>
            </w:pPr>
            <w:r w:rsidRPr="00FD1E16">
              <w:t>[0.0633, 0.1738, 0.3242, 0.4974, 0.6836]</w:t>
            </w:r>
          </w:p>
        </w:tc>
      </w:tr>
      <w:tr w:rsidR="00C65FDC" w14:paraId="58D3041B" w14:textId="77777777" w:rsidTr="00C65FDC">
        <w:tc>
          <w:tcPr>
            <w:tcW w:w="1506" w:type="dxa"/>
            <w:vAlign w:val="center"/>
          </w:tcPr>
          <w:p w14:paraId="1D8B6894" w14:textId="77777777" w:rsidR="006119AA" w:rsidRDefault="006119AA" w:rsidP="00F7031A">
            <w:pPr>
              <w:jc w:val="center"/>
            </w:pPr>
            <w:r>
              <w:t>GC#2-B</w:t>
            </w:r>
          </w:p>
        </w:tc>
        <w:tc>
          <w:tcPr>
            <w:tcW w:w="1819" w:type="dxa"/>
            <w:gridSpan w:val="2"/>
            <w:vAlign w:val="center"/>
          </w:tcPr>
          <w:p w14:paraId="0837C4D2" w14:textId="77777777" w:rsidR="006119AA" w:rsidRDefault="006119AA" w:rsidP="00F7031A">
            <w:pPr>
              <w:jc w:val="center"/>
            </w:pPr>
            <w:r w:rsidRPr="00FC3637">
              <w:rPr>
                <w:rFonts w:ascii="Wingdings" w:hAnsi="Wingdings"/>
              </w:rPr>
              <w:t>ü</w:t>
            </w:r>
          </w:p>
        </w:tc>
        <w:tc>
          <w:tcPr>
            <w:tcW w:w="1890" w:type="dxa"/>
            <w:vAlign w:val="center"/>
          </w:tcPr>
          <w:p w14:paraId="5E86519A" w14:textId="77777777" w:rsidR="006119AA" w:rsidRDefault="006119AA" w:rsidP="00F7031A">
            <w:pPr>
              <w:jc w:val="center"/>
            </w:pPr>
            <w:r w:rsidRPr="00FC3637">
              <w:rPr>
                <w:rFonts w:ascii="Wingdings" w:hAnsi="Wingdings"/>
              </w:rPr>
              <w:t>ü</w:t>
            </w:r>
          </w:p>
        </w:tc>
        <w:tc>
          <w:tcPr>
            <w:tcW w:w="1890" w:type="dxa"/>
            <w:gridSpan w:val="2"/>
            <w:vAlign w:val="center"/>
          </w:tcPr>
          <w:p w14:paraId="61F56C51" w14:textId="77777777" w:rsidR="006119AA" w:rsidRDefault="006119AA" w:rsidP="00F7031A">
            <w:pPr>
              <w:jc w:val="center"/>
            </w:pPr>
            <w:r w:rsidRPr="00FC3637">
              <w:rPr>
                <w:rFonts w:ascii="Wingdings" w:hAnsi="Wingdings"/>
              </w:rPr>
              <w:t>ü</w:t>
            </w:r>
          </w:p>
        </w:tc>
        <w:tc>
          <w:tcPr>
            <w:tcW w:w="2524" w:type="dxa"/>
            <w:vAlign w:val="center"/>
          </w:tcPr>
          <w:p w14:paraId="1F49446E" w14:textId="51B73D70" w:rsidR="006119AA" w:rsidRDefault="00FD1E16" w:rsidP="00F7031A">
            <w:pPr>
              <w:jc w:val="center"/>
            </w:pPr>
            <w:r w:rsidRPr="00FD1E16">
              <w:t>[0.0561, 0.1642, 0.3081, 0.4728, 0.6510]</w:t>
            </w:r>
          </w:p>
        </w:tc>
      </w:tr>
      <w:tr w:rsidR="00C65FDC" w14:paraId="6B49596F" w14:textId="77777777" w:rsidTr="00F7031A">
        <w:tc>
          <w:tcPr>
            <w:tcW w:w="9629" w:type="dxa"/>
            <w:gridSpan w:val="7"/>
            <w:vAlign w:val="center"/>
          </w:tcPr>
          <w:p w14:paraId="25CAAC86" w14:textId="73096964" w:rsidR="00C65FDC" w:rsidRDefault="00C65FDC" w:rsidP="00F7031A">
            <w:pPr>
              <w:jc w:val="center"/>
            </w:pPr>
            <w:r>
              <w:t xml:space="preserve">Inference </w:t>
            </w:r>
            <w:r w:rsidRPr="00BD155C">
              <w:rPr>
                <w:rFonts w:eastAsia="Calibri"/>
              </w:rPr>
              <w:t xml:space="preserve">using the dataset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90 Km/h</w:t>
            </w:r>
            <w:r>
              <w:t xml:space="preserve"> </w:t>
            </w:r>
          </w:p>
        </w:tc>
      </w:tr>
      <w:tr w:rsidR="00C65FDC" w14:paraId="11B65AF6" w14:textId="77777777" w:rsidTr="00F7031A">
        <w:tc>
          <w:tcPr>
            <w:tcW w:w="1506" w:type="dxa"/>
            <w:vAlign w:val="center"/>
          </w:tcPr>
          <w:p w14:paraId="77F8DF79" w14:textId="77777777" w:rsidR="00C65FDC" w:rsidRDefault="00C65FDC" w:rsidP="00F7031A">
            <w:pPr>
              <w:jc w:val="center"/>
            </w:pPr>
            <w:r>
              <w:t>Generalization Case</w:t>
            </w:r>
          </w:p>
        </w:tc>
        <w:tc>
          <w:tcPr>
            <w:tcW w:w="1819" w:type="dxa"/>
            <w:gridSpan w:val="2"/>
            <w:vAlign w:val="center"/>
          </w:tcPr>
          <w:p w14:paraId="21A21161" w14:textId="77777777" w:rsidR="00C65FDC" w:rsidRDefault="00C65FDC" w:rsidP="00F7031A">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60 Km/h</w:t>
            </w:r>
          </w:p>
        </w:tc>
        <w:tc>
          <w:tcPr>
            <w:tcW w:w="1890" w:type="dxa"/>
            <w:vAlign w:val="center"/>
          </w:tcPr>
          <w:p w14:paraId="618189C8" w14:textId="77777777" w:rsidR="00C65FDC" w:rsidRDefault="00C65FDC" w:rsidP="00F7031A">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90 Km/h</w:t>
            </w:r>
          </w:p>
        </w:tc>
        <w:tc>
          <w:tcPr>
            <w:tcW w:w="1890" w:type="dxa"/>
            <w:gridSpan w:val="2"/>
            <w:vAlign w:val="center"/>
          </w:tcPr>
          <w:p w14:paraId="418FABCD" w14:textId="77777777" w:rsidR="00C65FDC" w:rsidRDefault="00C65FDC" w:rsidP="00F7031A">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120 Km/h</w:t>
            </w:r>
          </w:p>
        </w:tc>
        <w:tc>
          <w:tcPr>
            <w:tcW w:w="2524" w:type="dxa"/>
            <w:vAlign w:val="center"/>
          </w:tcPr>
          <w:p w14:paraId="3FBEB1C3" w14:textId="77777777" w:rsidR="00C65FDC" w:rsidRPr="008A15C5" w:rsidRDefault="00C65FDC" w:rsidP="00F7031A">
            <w:pPr>
              <w:pStyle w:val="Default"/>
              <w:jc w:val="center"/>
              <w:rPr>
                <w:szCs w:val="20"/>
              </w:rPr>
            </w:pPr>
            <w:r>
              <w:rPr>
                <w:sz w:val="20"/>
                <w:szCs w:val="20"/>
              </w:rPr>
              <w:t xml:space="preserve">AIML-based Average L3 cell-level RSRP Difference for all PW Instances (dB) </w:t>
            </w:r>
          </w:p>
        </w:tc>
      </w:tr>
      <w:tr w:rsidR="00C65FDC" w14:paraId="27AA7695" w14:textId="77777777" w:rsidTr="00F7031A">
        <w:tc>
          <w:tcPr>
            <w:tcW w:w="1506" w:type="dxa"/>
            <w:vAlign w:val="center"/>
          </w:tcPr>
          <w:p w14:paraId="1BCC5008" w14:textId="77777777" w:rsidR="00C65FDC" w:rsidRDefault="00C65FDC" w:rsidP="00F7031A">
            <w:pPr>
              <w:jc w:val="center"/>
            </w:pPr>
            <w:r>
              <w:t>Baseline</w:t>
            </w:r>
          </w:p>
        </w:tc>
        <w:tc>
          <w:tcPr>
            <w:tcW w:w="1819" w:type="dxa"/>
            <w:gridSpan w:val="2"/>
            <w:vAlign w:val="center"/>
          </w:tcPr>
          <w:p w14:paraId="08271362" w14:textId="73AAF052" w:rsidR="00C65FDC" w:rsidRPr="00FC3637" w:rsidRDefault="00C65FDC" w:rsidP="00F7031A">
            <w:pPr>
              <w:jc w:val="center"/>
              <w:rPr>
                <w:rFonts w:ascii="Wingdings" w:hAnsi="Wingdings" w:hint="eastAsia"/>
              </w:rPr>
            </w:pPr>
          </w:p>
        </w:tc>
        <w:tc>
          <w:tcPr>
            <w:tcW w:w="1890" w:type="dxa"/>
            <w:vAlign w:val="center"/>
          </w:tcPr>
          <w:p w14:paraId="5E1F4D39" w14:textId="7FD26216" w:rsidR="00C65FDC" w:rsidRDefault="00C65FDC" w:rsidP="00F7031A">
            <w:pPr>
              <w:jc w:val="center"/>
            </w:pPr>
            <w:r w:rsidRPr="00FC3637">
              <w:rPr>
                <w:rFonts w:ascii="Wingdings" w:hAnsi="Wingdings"/>
              </w:rPr>
              <w:t>ü</w:t>
            </w:r>
          </w:p>
        </w:tc>
        <w:tc>
          <w:tcPr>
            <w:tcW w:w="1890" w:type="dxa"/>
            <w:gridSpan w:val="2"/>
            <w:vAlign w:val="center"/>
          </w:tcPr>
          <w:p w14:paraId="71E26D81" w14:textId="77777777" w:rsidR="00C65FDC" w:rsidRDefault="00C65FDC" w:rsidP="00F7031A">
            <w:pPr>
              <w:jc w:val="center"/>
            </w:pPr>
          </w:p>
        </w:tc>
        <w:tc>
          <w:tcPr>
            <w:tcW w:w="2524" w:type="dxa"/>
            <w:vAlign w:val="center"/>
          </w:tcPr>
          <w:p w14:paraId="168FD9FD" w14:textId="22B61CCC" w:rsidR="00C65FDC" w:rsidRDefault="00FD1E16" w:rsidP="00F7031A">
            <w:pPr>
              <w:jc w:val="center"/>
            </w:pPr>
            <w:r w:rsidRPr="00FD1E16">
              <w:t>[0.1078, 0.2992, 0.5317, 0.7822, 1.0364]</w:t>
            </w:r>
          </w:p>
        </w:tc>
      </w:tr>
      <w:tr w:rsidR="00C65FDC" w14:paraId="4661AC90" w14:textId="77777777" w:rsidTr="00F7031A">
        <w:tc>
          <w:tcPr>
            <w:tcW w:w="1506" w:type="dxa"/>
            <w:vAlign w:val="center"/>
          </w:tcPr>
          <w:p w14:paraId="51940A65" w14:textId="77777777" w:rsidR="00C65FDC" w:rsidRDefault="00C65FDC" w:rsidP="00F7031A">
            <w:pPr>
              <w:jc w:val="center"/>
            </w:pPr>
            <w:r>
              <w:t>GC#1</w:t>
            </w:r>
          </w:p>
        </w:tc>
        <w:tc>
          <w:tcPr>
            <w:tcW w:w="1819" w:type="dxa"/>
            <w:gridSpan w:val="2"/>
            <w:vAlign w:val="center"/>
          </w:tcPr>
          <w:p w14:paraId="375F9D7B" w14:textId="64D9243E" w:rsidR="00C65FDC" w:rsidRDefault="00C65FDC" w:rsidP="00F7031A">
            <w:pPr>
              <w:jc w:val="center"/>
            </w:pPr>
            <w:r w:rsidRPr="00FC3637">
              <w:rPr>
                <w:rFonts w:ascii="Wingdings" w:hAnsi="Wingdings"/>
              </w:rPr>
              <w:t>ü</w:t>
            </w:r>
          </w:p>
        </w:tc>
        <w:tc>
          <w:tcPr>
            <w:tcW w:w="1890" w:type="dxa"/>
            <w:vAlign w:val="center"/>
          </w:tcPr>
          <w:p w14:paraId="6A295AE3" w14:textId="1CDCFCC0" w:rsidR="00C65FDC" w:rsidRDefault="00C65FDC" w:rsidP="00F7031A">
            <w:pPr>
              <w:jc w:val="center"/>
            </w:pPr>
          </w:p>
        </w:tc>
        <w:tc>
          <w:tcPr>
            <w:tcW w:w="1890" w:type="dxa"/>
            <w:gridSpan w:val="2"/>
            <w:vAlign w:val="center"/>
          </w:tcPr>
          <w:p w14:paraId="4F90A32F" w14:textId="77777777" w:rsidR="00C65FDC" w:rsidRDefault="00C65FDC" w:rsidP="00F7031A">
            <w:pPr>
              <w:jc w:val="center"/>
            </w:pPr>
          </w:p>
        </w:tc>
        <w:tc>
          <w:tcPr>
            <w:tcW w:w="2524" w:type="dxa"/>
            <w:vAlign w:val="center"/>
          </w:tcPr>
          <w:p w14:paraId="7AD1316A" w14:textId="3C4850A7" w:rsidR="00C65FDC" w:rsidRDefault="0059403A" w:rsidP="00F7031A">
            <w:pPr>
              <w:jc w:val="center"/>
            </w:pPr>
            <w:r w:rsidRPr="0059403A">
              <w:t>[0.1104, 0.3070, 0.5583, 0.8363, 1.1234]</w:t>
            </w:r>
          </w:p>
        </w:tc>
      </w:tr>
      <w:tr w:rsidR="00C65FDC" w14:paraId="52ADCD70" w14:textId="77777777" w:rsidTr="00F7031A">
        <w:tc>
          <w:tcPr>
            <w:tcW w:w="1506" w:type="dxa"/>
            <w:vAlign w:val="center"/>
          </w:tcPr>
          <w:p w14:paraId="2C25F04C" w14:textId="77777777" w:rsidR="00C65FDC" w:rsidRDefault="00C65FDC" w:rsidP="00F7031A">
            <w:pPr>
              <w:jc w:val="center"/>
            </w:pPr>
            <w:r>
              <w:t>GC#1</w:t>
            </w:r>
          </w:p>
        </w:tc>
        <w:tc>
          <w:tcPr>
            <w:tcW w:w="1819" w:type="dxa"/>
            <w:gridSpan w:val="2"/>
            <w:vAlign w:val="center"/>
          </w:tcPr>
          <w:p w14:paraId="4680613C" w14:textId="77777777" w:rsidR="00C65FDC" w:rsidRDefault="00C65FDC" w:rsidP="00F7031A">
            <w:pPr>
              <w:jc w:val="center"/>
            </w:pPr>
          </w:p>
        </w:tc>
        <w:tc>
          <w:tcPr>
            <w:tcW w:w="1890" w:type="dxa"/>
            <w:vAlign w:val="center"/>
          </w:tcPr>
          <w:p w14:paraId="461F1B87" w14:textId="77777777" w:rsidR="00C65FDC" w:rsidRDefault="00C65FDC" w:rsidP="00F7031A">
            <w:pPr>
              <w:jc w:val="center"/>
            </w:pPr>
          </w:p>
        </w:tc>
        <w:tc>
          <w:tcPr>
            <w:tcW w:w="1890" w:type="dxa"/>
            <w:gridSpan w:val="2"/>
            <w:vAlign w:val="center"/>
          </w:tcPr>
          <w:p w14:paraId="326FF6FD" w14:textId="77777777" w:rsidR="00C65FDC" w:rsidRDefault="00C65FDC" w:rsidP="00F7031A">
            <w:pPr>
              <w:jc w:val="center"/>
            </w:pPr>
            <w:r w:rsidRPr="00FC3637">
              <w:rPr>
                <w:rFonts w:ascii="Wingdings" w:hAnsi="Wingdings"/>
              </w:rPr>
              <w:t>ü</w:t>
            </w:r>
          </w:p>
        </w:tc>
        <w:tc>
          <w:tcPr>
            <w:tcW w:w="2524" w:type="dxa"/>
            <w:vAlign w:val="center"/>
          </w:tcPr>
          <w:p w14:paraId="0C6325CC" w14:textId="1A95101C" w:rsidR="00C65FDC" w:rsidRDefault="0059403A" w:rsidP="00F7031A">
            <w:pPr>
              <w:jc w:val="center"/>
            </w:pPr>
            <w:r w:rsidRPr="0059403A">
              <w:t>[0.1123, 0.3053, 0.5474, 0.8048, 1.0589]</w:t>
            </w:r>
          </w:p>
        </w:tc>
      </w:tr>
      <w:tr w:rsidR="00C65FDC" w14:paraId="71634C68" w14:textId="77777777" w:rsidTr="00F7031A">
        <w:tc>
          <w:tcPr>
            <w:tcW w:w="1506" w:type="dxa"/>
            <w:vAlign w:val="center"/>
          </w:tcPr>
          <w:p w14:paraId="70AF22B8" w14:textId="77777777" w:rsidR="00C65FDC" w:rsidRDefault="00C65FDC" w:rsidP="00F7031A">
            <w:pPr>
              <w:jc w:val="center"/>
            </w:pPr>
            <w:r>
              <w:t>GC#2-A</w:t>
            </w:r>
          </w:p>
        </w:tc>
        <w:tc>
          <w:tcPr>
            <w:tcW w:w="1819" w:type="dxa"/>
            <w:gridSpan w:val="2"/>
            <w:vAlign w:val="center"/>
          </w:tcPr>
          <w:p w14:paraId="09D3CF4E" w14:textId="77777777" w:rsidR="00C65FDC" w:rsidRDefault="00C65FDC" w:rsidP="00F7031A">
            <w:pPr>
              <w:jc w:val="center"/>
            </w:pPr>
            <w:r w:rsidRPr="00FC3637">
              <w:rPr>
                <w:rFonts w:ascii="Wingdings" w:hAnsi="Wingdings"/>
              </w:rPr>
              <w:t>ü</w:t>
            </w:r>
          </w:p>
        </w:tc>
        <w:tc>
          <w:tcPr>
            <w:tcW w:w="1890" w:type="dxa"/>
            <w:vAlign w:val="center"/>
          </w:tcPr>
          <w:p w14:paraId="1DC48A87" w14:textId="77777777" w:rsidR="00C65FDC" w:rsidRDefault="00C65FDC" w:rsidP="00F7031A">
            <w:pPr>
              <w:jc w:val="center"/>
            </w:pPr>
            <w:r w:rsidRPr="00FC3637">
              <w:rPr>
                <w:rFonts w:ascii="Wingdings" w:hAnsi="Wingdings"/>
              </w:rPr>
              <w:t>ü</w:t>
            </w:r>
          </w:p>
        </w:tc>
        <w:tc>
          <w:tcPr>
            <w:tcW w:w="1890" w:type="dxa"/>
            <w:gridSpan w:val="2"/>
            <w:vAlign w:val="center"/>
          </w:tcPr>
          <w:p w14:paraId="18031072" w14:textId="77777777" w:rsidR="00C65FDC" w:rsidRDefault="00C65FDC" w:rsidP="00F7031A">
            <w:pPr>
              <w:jc w:val="center"/>
            </w:pPr>
            <w:r w:rsidRPr="00FC3637">
              <w:rPr>
                <w:rFonts w:ascii="Wingdings" w:hAnsi="Wingdings"/>
              </w:rPr>
              <w:t>ü</w:t>
            </w:r>
          </w:p>
        </w:tc>
        <w:tc>
          <w:tcPr>
            <w:tcW w:w="2524" w:type="dxa"/>
            <w:vAlign w:val="center"/>
          </w:tcPr>
          <w:p w14:paraId="489AB01E" w14:textId="2DF59123" w:rsidR="00C65FDC" w:rsidRDefault="0059403A" w:rsidP="00F7031A">
            <w:pPr>
              <w:jc w:val="center"/>
            </w:pPr>
            <w:r w:rsidRPr="0059403A">
              <w:t>[0.1079, 0.2929, 0.5215, 0.7719, 1.0279]</w:t>
            </w:r>
          </w:p>
        </w:tc>
      </w:tr>
      <w:tr w:rsidR="00C65FDC" w14:paraId="656951A3" w14:textId="77777777" w:rsidTr="00F7031A">
        <w:tc>
          <w:tcPr>
            <w:tcW w:w="1506" w:type="dxa"/>
            <w:vAlign w:val="center"/>
          </w:tcPr>
          <w:p w14:paraId="09772600" w14:textId="77777777" w:rsidR="00C65FDC" w:rsidRDefault="00C65FDC" w:rsidP="00F7031A">
            <w:pPr>
              <w:jc w:val="center"/>
            </w:pPr>
            <w:r>
              <w:t>GC#2-B</w:t>
            </w:r>
          </w:p>
        </w:tc>
        <w:tc>
          <w:tcPr>
            <w:tcW w:w="1819" w:type="dxa"/>
            <w:gridSpan w:val="2"/>
            <w:vAlign w:val="center"/>
          </w:tcPr>
          <w:p w14:paraId="3AF976FD" w14:textId="77777777" w:rsidR="00C65FDC" w:rsidRDefault="00C65FDC" w:rsidP="00F7031A">
            <w:pPr>
              <w:jc w:val="center"/>
            </w:pPr>
            <w:r w:rsidRPr="00FC3637">
              <w:rPr>
                <w:rFonts w:ascii="Wingdings" w:hAnsi="Wingdings"/>
              </w:rPr>
              <w:t>ü</w:t>
            </w:r>
          </w:p>
        </w:tc>
        <w:tc>
          <w:tcPr>
            <w:tcW w:w="1890" w:type="dxa"/>
            <w:vAlign w:val="center"/>
          </w:tcPr>
          <w:p w14:paraId="0F56891A" w14:textId="77777777" w:rsidR="00C65FDC" w:rsidRDefault="00C65FDC" w:rsidP="00F7031A">
            <w:pPr>
              <w:jc w:val="center"/>
            </w:pPr>
            <w:r w:rsidRPr="00FC3637">
              <w:rPr>
                <w:rFonts w:ascii="Wingdings" w:hAnsi="Wingdings"/>
              </w:rPr>
              <w:t>ü</w:t>
            </w:r>
          </w:p>
        </w:tc>
        <w:tc>
          <w:tcPr>
            <w:tcW w:w="1890" w:type="dxa"/>
            <w:gridSpan w:val="2"/>
            <w:vAlign w:val="center"/>
          </w:tcPr>
          <w:p w14:paraId="05D65EF9" w14:textId="77777777" w:rsidR="00C65FDC" w:rsidRDefault="00C65FDC" w:rsidP="00F7031A">
            <w:pPr>
              <w:jc w:val="center"/>
            </w:pPr>
            <w:r w:rsidRPr="00FC3637">
              <w:rPr>
                <w:rFonts w:ascii="Wingdings" w:hAnsi="Wingdings"/>
              </w:rPr>
              <w:t>ü</w:t>
            </w:r>
          </w:p>
        </w:tc>
        <w:tc>
          <w:tcPr>
            <w:tcW w:w="2524" w:type="dxa"/>
            <w:vAlign w:val="center"/>
          </w:tcPr>
          <w:p w14:paraId="0C063699" w14:textId="73453E4A" w:rsidR="00C65FDC" w:rsidRDefault="0059403A" w:rsidP="00F7031A">
            <w:pPr>
              <w:jc w:val="center"/>
            </w:pPr>
            <w:r w:rsidRPr="0059403A">
              <w:t>[0.1010, 0.2801, 0.5000, 0.7389, 0.9806]</w:t>
            </w:r>
          </w:p>
        </w:tc>
      </w:tr>
      <w:tr w:rsidR="00C65FDC" w14:paraId="546CB789" w14:textId="77777777" w:rsidTr="00C65FDC">
        <w:tc>
          <w:tcPr>
            <w:tcW w:w="9629" w:type="dxa"/>
            <w:gridSpan w:val="7"/>
            <w:vAlign w:val="center"/>
          </w:tcPr>
          <w:p w14:paraId="146DD40D" w14:textId="2F903CD0" w:rsidR="00C65FDC" w:rsidRDefault="00C65FDC" w:rsidP="00F7031A">
            <w:pPr>
              <w:jc w:val="center"/>
            </w:pPr>
            <w:r>
              <w:t xml:space="preserve">Inference </w:t>
            </w:r>
            <w:r w:rsidRPr="00BD155C">
              <w:rPr>
                <w:rFonts w:eastAsia="Calibri"/>
              </w:rPr>
              <w:t xml:space="preserve">using the dataset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120 Km/h</w:t>
            </w:r>
            <w:r>
              <w:t xml:space="preserve"> </w:t>
            </w:r>
          </w:p>
        </w:tc>
      </w:tr>
      <w:tr w:rsidR="00C65FDC" w14:paraId="5B5D7EEE" w14:textId="77777777" w:rsidTr="00C65FDC">
        <w:tc>
          <w:tcPr>
            <w:tcW w:w="1506" w:type="dxa"/>
            <w:vAlign w:val="center"/>
          </w:tcPr>
          <w:p w14:paraId="69C9E12D" w14:textId="77777777" w:rsidR="00C65FDC" w:rsidRDefault="00C65FDC" w:rsidP="00F7031A">
            <w:pPr>
              <w:jc w:val="center"/>
            </w:pPr>
            <w:r>
              <w:t>Generalization Case</w:t>
            </w:r>
          </w:p>
        </w:tc>
        <w:tc>
          <w:tcPr>
            <w:tcW w:w="1763" w:type="dxa"/>
            <w:vAlign w:val="center"/>
          </w:tcPr>
          <w:p w14:paraId="00D07676" w14:textId="77777777" w:rsidR="00C65FDC" w:rsidRDefault="00C65FDC" w:rsidP="00F7031A">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60 Km/h</w:t>
            </w:r>
          </w:p>
        </w:tc>
        <w:tc>
          <w:tcPr>
            <w:tcW w:w="1946" w:type="dxa"/>
            <w:gridSpan w:val="2"/>
            <w:vAlign w:val="center"/>
          </w:tcPr>
          <w:p w14:paraId="585D2AB0" w14:textId="77777777" w:rsidR="00C65FDC" w:rsidRDefault="00C65FDC" w:rsidP="00F7031A">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90 Km/h</w:t>
            </w:r>
          </w:p>
        </w:tc>
        <w:tc>
          <w:tcPr>
            <w:tcW w:w="1714" w:type="dxa"/>
            <w:vAlign w:val="center"/>
          </w:tcPr>
          <w:p w14:paraId="093B8705" w14:textId="77777777" w:rsidR="00C65FDC" w:rsidRDefault="00C65FDC" w:rsidP="00F7031A">
            <w:pPr>
              <w:jc w:val="center"/>
            </w:pPr>
            <w:r>
              <w:rPr>
                <w:rFonts w:eastAsia="Calibri"/>
              </w:rPr>
              <w:t>Trained with examples from d</w:t>
            </w:r>
            <w:r w:rsidRPr="00BD155C">
              <w:rPr>
                <w:rFonts w:eastAsia="Calibri"/>
              </w:rPr>
              <w:t xml:space="preserve">ataset </w:t>
            </w:r>
            <w:r>
              <w:rPr>
                <w:rFonts w:eastAsia="Calibri"/>
              </w:rPr>
              <w:t>for</w:t>
            </w:r>
            <w:r w:rsidRPr="00BD155C">
              <w:rPr>
                <w:rFonts w:eastAsia="Calibri"/>
              </w:rPr>
              <w:t xml:space="preserve"> </w:t>
            </w:r>
            <w:r>
              <w:rPr>
                <w:rFonts w:eastAsia="Calibri"/>
              </w:rPr>
              <w:t>UE Speed</w:t>
            </w:r>
            <w:r w:rsidRPr="00BD155C">
              <w:rPr>
                <w:rFonts w:eastAsia="Calibri"/>
              </w:rPr>
              <w:t xml:space="preserve"> </w:t>
            </w:r>
            <w:r>
              <w:rPr>
                <w:rFonts w:eastAsia="Calibri"/>
              </w:rPr>
              <w:t>= 120 Km/h</w:t>
            </w:r>
          </w:p>
        </w:tc>
        <w:tc>
          <w:tcPr>
            <w:tcW w:w="2700" w:type="dxa"/>
            <w:gridSpan w:val="2"/>
            <w:vAlign w:val="center"/>
          </w:tcPr>
          <w:p w14:paraId="4BB78B08" w14:textId="77777777" w:rsidR="00C65FDC" w:rsidRPr="008A15C5" w:rsidRDefault="00C65FDC" w:rsidP="00F7031A">
            <w:pPr>
              <w:pStyle w:val="Default"/>
              <w:jc w:val="center"/>
              <w:rPr>
                <w:szCs w:val="20"/>
              </w:rPr>
            </w:pPr>
            <w:r>
              <w:rPr>
                <w:sz w:val="20"/>
                <w:szCs w:val="20"/>
              </w:rPr>
              <w:t xml:space="preserve">AIML-based Average L3 cell-level RSRP Difference for all PW Instances (dB) </w:t>
            </w:r>
          </w:p>
        </w:tc>
      </w:tr>
      <w:tr w:rsidR="00C65FDC" w14:paraId="1F25ED61" w14:textId="77777777" w:rsidTr="00C65FDC">
        <w:tc>
          <w:tcPr>
            <w:tcW w:w="1506" w:type="dxa"/>
            <w:vAlign w:val="center"/>
          </w:tcPr>
          <w:p w14:paraId="2CDB662D" w14:textId="77777777" w:rsidR="00C65FDC" w:rsidRDefault="00C65FDC" w:rsidP="00F7031A">
            <w:pPr>
              <w:jc w:val="center"/>
            </w:pPr>
            <w:r>
              <w:t>Baseline</w:t>
            </w:r>
          </w:p>
        </w:tc>
        <w:tc>
          <w:tcPr>
            <w:tcW w:w="1763" w:type="dxa"/>
            <w:vAlign w:val="center"/>
          </w:tcPr>
          <w:p w14:paraId="77EB8D88" w14:textId="36B759C1" w:rsidR="00C65FDC" w:rsidRPr="00FC3637" w:rsidRDefault="00C65FDC" w:rsidP="00F7031A">
            <w:pPr>
              <w:jc w:val="center"/>
              <w:rPr>
                <w:rFonts w:ascii="Wingdings" w:hAnsi="Wingdings" w:hint="eastAsia"/>
              </w:rPr>
            </w:pPr>
          </w:p>
        </w:tc>
        <w:tc>
          <w:tcPr>
            <w:tcW w:w="1946" w:type="dxa"/>
            <w:gridSpan w:val="2"/>
            <w:vAlign w:val="center"/>
          </w:tcPr>
          <w:p w14:paraId="22A19BA9" w14:textId="77777777" w:rsidR="00C65FDC" w:rsidRDefault="00C65FDC" w:rsidP="00F7031A">
            <w:pPr>
              <w:jc w:val="center"/>
            </w:pPr>
          </w:p>
        </w:tc>
        <w:tc>
          <w:tcPr>
            <w:tcW w:w="1714" w:type="dxa"/>
            <w:vAlign w:val="center"/>
          </w:tcPr>
          <w:p w14:paraId="2CDD629C" w14:textId="32FB13AF" w:rsidR="00C65FDC" w:rsidRDefault="00C65FDC" w:rsidP="00F7031A">
            <w:pPr>
              <w:jc w:val="center"/>
            </w:pPr>
            <w:r w:rsidRPr="00FC3637">
              <w:rPr>
                <w:rFonts w:ascii="Wingdings" w:hAnsi="Wingdings"/>
              </w:rPr>
              <w:t>ü</w:t>
            </w:r>
          </w:p>
        </w:tc>
        <w:tc>
          <w:tcPr>
            <w:tcW w:w="2700" w:type="dxa"/>
            <w:gridSpan w:val="2"/>
            <w:vAlign w:val="center"/>
          </w:tcPr>
          <w:p w14:paraId="441CC7B3" w14:textId="1EAE6136" w:rsidR="00C65FDC" w:rsidRDefault="00FD1E16" w:rsidP="00F7031A">
            <w:pPr>
              <w:jc w:val="center"/>
            </w:pPr>
            <w:r w:rsidRPr="00FD1E16">
              <w:t>[0.1611, 0.4112, 0.6996, 1.0100, 1.3368]</w:t>
            </w:r>
          </w:p>
        </w:tc>
      </w:tr>
      <w:tr w:rsidR="00C65FDC" w14:paraId="6EE99E60" w14:textId="77777777" w:rsidTr="00C65FDC">
        <w:tc>
          <w:tcPr>
            <w:tcW w:w="1506" w:type="dxa"/>
            <w:vAlign w:val="center"/>
          </w:tcPr>
          <w:p w14:paraId="0D10636E" w14:textId="77777777" w:rsidR="00C65FDC" w:rsidRDefault="00C65FDC" w:rsidP="00F7031A">
            <w:pPr>
              <w:jc w:val="center"/>
            </w:pPr>
            <w:r>
              <w:t>GC#1</w:t>
            </w:r>
          </w:p>
        </w:tc>
        <w:tc>
          <w:tcPr>
            <w:tcW w:w="1763" w:type="dxa"/>
            <w:vAlign w:val="center"/>
          </w:tcPr>
          <w:p w14:paraId="48C3277C" w14:textId="7A9BEF60" w:rsidR="00C65FDC" w:rsidRDefault="00C65FDC" w:rsidP="00F7031A">
            <w:pPr>
              <w:jc w:val="center"/>
            </w:pPr>
            <w:r w:rsidRPr="00FC3637">
              <w:rPr>
                <w:rFonts w:ascii="Wingdings" w:hAnsi="Wingdings"/>
              </w:rPr>
              <w:t>ü</w:t>
            </w:r>
          </w:p>
        </w:tc>
        <w:tc>
          <w:tcPr>
            <w:tcW w:w="1946" w:type="dxa"/>
            <w:gridSpan w:val="2"/>
            <w:vAlign w:val="center"/>
          </w:tcPr>
          <w:p w14:paraId="01CEA68E" w14:textId="22ED09C1" w:rsidR="00C65FDC" w:rsidRDefault="00C65FDC" w:rsidP="00F7031A">
            <w:pPr>
              <w:jc w:val="center"/>
            </w:pPr>
          </w:p>
        </w:tc>
        <w:tc>
          <w:tcPr>
            <w:tcW w:w="1714" w:type="dxa"/>
            <w:vAlign w:val="center"/>
          </w:tcPr>
          <w:p w14:paraId="6FD83547" w14:textId="77777777" w:rsidR="00C65FDC" w:rsidRDefault="00C65FDC" w:rsidP="00F7031A">
            <w:pPr>
              <w:jc w:val="center"/>
            </w:pPr>
          </w:p>
        </w:tc>
        <w:tc>
          <w:tcPr>
            <w:tcW w:w="2700" w:type="dxa"/>
            <w:gridSpan w:val="2"/>
            <w:vAlign w:val="center"/>
          </w:tcPr>
          <w:p w14:paraId="5480DEA1" w14:textId="1F3F16C6" w:rsidR="00C65FDC" w:rsidRDefault="0059403A" w:rsidP="00F7031A">
            <w:pPr>
              <w:jc w:val="center"/>
            </w:pPr>
            <w:r w:rsidRPr="0059403A">
              <w:t>[0.1798, 0.4757, 0.8436, 1.2430, 1.6453]</w:t>
            </w:r>
          </w:p>
        </w:tc>
      </w:tr>
      <w:tr w:rsidR="00C65FDC" w14:paraId="6AFD4036" w14:textId="77777777" w:rsidTr="00C65FDC">
        <w:tc>
          <w:tcPr>
            <w:tcW w:w="1506" w:type="dxa"/>
            <w:vAlign w:val="center"/>
          </w:tcPr>
          <w:p w14:paraId="136DCB8E" w14:textId="77777777" w:rsidR="00C65FDC" w:rsidRDefault="00C65FDC" w:rsidP="00F7031A">
            <w:pPr>
              <w:jc w:val="center"/>
            </w:pPr>
            <w:r>
              <w:t>GC#1</w:t>
            </w:r>
          </w:p>
        </w:tc>
        <w:tc>
          <w:tcPr>
            <w:tcW w:w="1763" w:type="dxa"/>
            <w:vAlign w:val="center"/>
          </w:tcPr>
          <w:p w14:paraId="7626B1AB" w14:textId="77777777" w:rsidR="00C65FDC" w:rsidRDefault="00C65FDC" w:rsidP="00F7031A">
            <w:pPr>
              <w:jc w:val="center"/>
            </w:pPr>
          </w:p>
        </w:tc>
        <w:tc>
          <w:tcPr>
            <w:tcW w:w="1946" w:type="dxa"/>
            <w:gridSpan w:val="2"/>
            <w:vAlign w:val="center"/>
          </w:tcPr>
          <w:p w14:paraId="457AD7F8" w14:textId="7CBBE11B" w:rsidR="00C65FDC" w:rsidRDefault="00C65FDC" w:rsidP="00F7031A">
            <w:pPr>
              <w:jc w:val="center"/>
            </w:pPr>
            <w:r w:rsidRPr="00FC3637">
              <w:rPr>
                <w:rFonts w:ascii="Wingdings" w:hAnsi="Wingdings"/>
              </w:rPr>
              <w:t>ü</w:t>
            </w:r>
          </w:p>
        </w:tc>
        <w:tc>
          <w:tcPr>
            <w:tcW w:w="1714" w:type="dxa"/>
            <w:vAlign w:val="center"/>
          </w:tcPr>
          <w:p w14:paraId="14BC1FD6" w14:textId="6954FEB2" w:rsidR="00C65FDC" w:rsidRDefault="00C65FDC" w:rsidP="00F7031A">
            <w:pPr>
              <w:jc w:val="center"/>
            </w:pPr>
          </w:p>
        </w:tc>
        <w:tc>
          <w:tcPr>
            <w:tcW w:w="2700" w:type="dxa"/>
            <w:gridSpan w:val="2"/>
            <w:vAlign w:val="center"/>
          </w:tcPr>
          <w:p w14:paraId="101E06F3" w14:textId="4D5242B4" w:rsidR="00C65FDC" w:rsidRDefault="0059403A" w:rsidP="00F7031A">
            <w:pPr>
              <w:jc w:val="center"/>
            </w:pPr>
            <w:r w:rsidRPr="0059403A">
              <w:t>[0.1672, 0.4383, 0.7548, 1.0843, 1.4257]</w:t>
            </w:r>
          </w:p>
        </w:tc>
      </w:tr>
      <w:tr w:rsidR="00C65FDC" w14:paraId="08E5A64F" w14:textId="77777777" w:rsidTr="00C65FDC">
        <w:tc>
          <w:tcPr>
            <w:tcW w:w="1506" w:type="dxa"/>
            <w:vAlign w:val="center"/>
          </w:tcPr>
          <w:p w14:paraId="109550B4" w14:textId="77777777" w:rsidR="00C65FDC" w:rsidRDefault="00C65FDC" w:rsidP="00F7031A">
            <w:pPr>
              <w:jc w:val="center"/>
            </w:pPr>
            <w:r>
              <w:t>GC#2-A</w:t>
            </w:r>
          </w:p>
        </w:tc>
        <w:tc>
          <w:tcPr>
            <w:tcW w:w="1763" w:type="dxa"/>
            <w:vAlign w:val="center"/>
          </w:tcPr>
          <w:p w14:paraId="4B45D13F" w14:textId="77777777" w:rsidR="00C65FDC" w:rsidRDefault="00C65FDC" w:rsidP="00F7031A">
            <w:pPr>
              <w:jc w:val="center"/>
            </w:pPr>
            <w:r w:rsidRPr="00FC3637">
              <w:rPr>
                <w:rFonts w:ascii="Wingdings" w:hAnsi="Wingdings"/>
              </w:rPr>
              <w:t>ü</w:t>
            </w:r>
          </w:p>
        </w:tc>
        <w:tc>
          <w:tcPr>
            <w:tcW w:w="1946" w:type="dxa"/>
            <w:gridSpan w:val="2"/>
            <w:vAlign w:val="center"/>
          </w:tcPr>
          <w:p w14:paraId="50793F25" w14:textId="77777777" w:rsidR="00C65FDC" w:rsidRDefault="00C65FDC" w:rsidP="00F7031A">
            <w:pPr>
              <w:jc w:val="center"/>
            </w:pPr>
            <w:r w:rsidRPr="00FC3637">
              <w:rPr>
                <w:rFonts w:ascii="Wingdings" w:hAnsi="Wingdings"/>
              </w:rPr>
              <w:t>ü</w:t>
            </w:r>
          </w:p>
        </w:tc>
        <w:tc>
          <w:tcPr>
            <w:tcW w:w="1714" w:type="dxa"/>
            <w:vAlign w:val="center"/>
          </w:tcPr>
          <w:p w14:paraId="56783F70" w14:textId="77777777" w:rsidR="00C65FDC" w:rsidRDefault="00C65FDC" w:rsidP="00F7031A">
            <w:pPr>
              <w:jc w:val="center"/>
            </w:pPr>
            <w:r w:rsidRPr="00FC3637">
              <w:rPr>
                <w:rFonts w:ascii="Wingdings" w:hAnsi="Wingdings"/>
              </w:rPr>
              <w:t>ü</w:t>
            </w:r>
          </w:p>
        </w:tc>
        <w:tc>
          <w:tcPr>
            <w:tcW w:w="2700" w:type="dxa"/>
            <w:gridSpan w:val="2"/>
            <w:vAlign w:val="center"/>
          </w:tcPr>
          <w:p w14:paraId="5E269316" w14:textId="1326F5EE" w:rsidR="00C65FDC" w:rsidRDefault="0059403A" w:rsidP="00F7031A">
            <w:pPr>
              <w:jc w:val="center"/>
            </w:pPr>
            <w:r w:rsidRPr="0059403A">
              <w:t>[0.1646, 0.4231, 0.7244, 1.0458, 1.3808]</w:t>
            </w:r>
          </w:p>
        </w:tc>
      </w:tr>
      <w:tr w:rsidR="00C65FDC" w14:paraId="5C75C7A7" w14:textId="77777777" w:rsidTr="00C65FDC">
        <w:tc>
          <w:tcPr>
            <w:tcW w:w="1506" w:type="dxa"/>
            <w:vAlign w:val="center"/>
          </w:tcPr>
          <w:p w14:paraId="6D29ED14" w14:textId="77777777" w:rsidR="00C65FDC" w:rsidRDefault="00C65FDC" w:rsidP="00F7031A">
            <w:pPr>
              <w:jc w:val="center"/>
            </w:pPr>
            <w:r>
              <w:t>GC#2-B</w:t>
            </w:r>
          </w:p>
        </w:tc>
        <w:tc>
          <w:tcPr>
            <w:tcW w:w="1763" w:type="dxa"/>
            <w:vAlign w:val="center"/>
          </w:tcPr>
          <w:p w14:paraId="7C7903EF" w14:textId="77777777" w:rsidR="00C65FDC" w:rsidRDefault="00C65FDC" w:rsidP="00F7031A">
            <w:pPr>
              <w:jc w:val="center"/>
            </w:pPr>
            <w:r w:rsidRPr="00FC3637">
              <w:rPr>
                <w:rFonts w:ascii="Wingdings" w:hAnsi="Wingdings"/>
              </w:rPr>
              <w:t>ü</w:t>
            </w:r>
          </w:p>
        </w:tc>
        <w:tc>
          <w:tcPr>
            <w:tcW w:w="1946" w:type="dxa"/>
            <w:gridSpan w:val="2"/>
            <w:vAlign w:val="center"/>
          </w:tcPr>
          <w:p w14:paraId="4998E8C7" w14:textId="77777777" w:rsidR="00C65FDC" w:rsidRDefault="00C65FDC" w:rsidP="00F7031A">
            <w:pPr>
              <w:jc w:val="center"/>
            </w:pPr>
            <w:r w:rsidRPr="00FC3637">
              <w:rPr>
                <w:rFonts w:ascii="Wingdings" w:hAnsi="Wingdings"/>
              </w:rPr>
              <w:t>ü</w:t>
            </w:r>
          </w:p>
        </w:tc>
        <w:tc>
          <w:tcPr>
            <w:tcW w:w="1714" w:type="dxa"/>
            <w:vAlign w:val="center"/>
          </w:tcPr>
          <w:p w14:paraId="0A26E500" w14:textId="77777777" w:rsidR="00C65FDC" w:rsidRDefault="00C65FDC" w:rsidP="00F7031A">
            <w:pPr>
              <w:jc w:val="center"/>
            </w:pPr>
            <w:r w:rsidRPr="00FC3637">
              <w:rPr>
                <w:rFonts w:ascii="Wingdings" w:hAnsi="Wingdings"/>
              </w:rPr>
              <w:t>ü</w:t>
            </w:r>
          </w:p>
        </w:tc>
        <w:tc>
          <w:tcPr>
            <w:tcW w:w="2700" w:type="dxa"/>
            <w:gridSpan w:val="2"/>
            <w:vAlign w:val="center"/>
          </w:tcPr>
          <w:p w14:paraId="112BE827" w14:textId="78A74161" w:rsidR="00C65FDC" w:rsidRDefault="00A845C9" w:rsidP="00F7031A">
            <w:pPr>
              <w:jc w:val="center"/>
            </w:pPr>
            <w:r w:rsidRPr="00A845C9">
              <w:t>[0.1557, 0.4054, 0.7015, 1.0134, 1.3389]</w:t>
            </w:r>
          </w:p>
        </w:tc>
      </w:tr>
    </w:tbl>
    <w:p w14:paraId="49BF3B7A" w14:textId="77777777" w:rsidR="006119AA" w:rsidRPr="00EF2E8C" w:rsidRDefault="006119AA" w:rsidP="00873376"/>
    <w:p w14:paraId="6FDC2135" w14:textId="77777777" w:rsidR="009A19F0" w:rsidRDefault="009A19F0" w:rsidP="009A19F0">
      <w:r w:rsidRPr="00C24021">
        <w:rPr>
          <w:rFonts w:cs="Arial"/>
          <w:bCs/>
        </w:rPr>
        <w:t xml:space="preserve">The </w:t>
      </w:r>
      <w:r>
        <w:rPr>
          <w:rFonts w:cs="Arial"/>
          <w:bCs/>
        </w:rPr>
        <w:t xml:space="preserve">generalization </w:t>
      </w:r>
      <w:r w:rsidRPr="00C24021">
        <w:rPr>
          <w:rFonts w:cs="Arial"/>
          <w:bCs/>
        </w:rPr>
        <w:t>accuracy of the AI/ML models</w:t>
      </w:r>
      <w:r>
        <w:rPr>
          <w:rFonts w:cs="Arial"/>
          <w:bCs/>
        </w:rPr>
        <w:t xml:space="preserve"> in the baseline case is higher than the accuracy of the respective </w:t>
      </w:r>
      <w:r>
        <w:t xml:space="preserve">GC#1 case. However, when mixed datasets are used, the accuracy reaches and, in many cases, surpasses the accuracy of the baseline case, as multiple UE speeds are utilized during training. For example, for all 3 inference UE speeds, the accuracy of the GC#2-A cases is comparable to the one of the respective baseline cases. However, a model trained with such a mixed dataset can be used for inference in all 3 UE speeds, whereas 3 different baseline models would have to be trained, one for each UE speed, for equivalent accuracy. This increases complexity and triples the amount of the required training data. </w:t>
      </w:r>
    </w:p>
    <w:p w14:paraId="03EC7941" w14:textId="77777777" w:rsidR="009A19F0" w:rsidRDefault="009A19F0" w:rsidP="009A19F0">
      <w:r>
        <w:t>Tripling the amount of training data in the mixed dataset (case GC#2-B) improves the accuracy compared to the GC#2-A case, while offering slightly better accuracy compared to the respective baseline AI/ML model (that uses one third of the training data). For the same amount of training data, a single mixed AI/ML model would offer comparable, and at times better, accuracy than the combination of 3 baseline models, while offering increased flexibility.</w:t>
      </w:r>
    </w:p>
    <w:p w14:paraId="04969E5A" w14:textId="7FEF8351" w:rsidR="005735AE" w:rsidRDefault="005735AE" w:rsidP="009A19F0">
      <w:r>
        <w:t>Also</w:t>
      </w:r>
      <w:r w:rsidR="005A7FA1">
        <w:t>, in GC#1, for inference at UE speed = 90 Km/h, we notice that an AI/ML model trained at a higher UE speed (e.g., UE speed = 120 Km/h) generalizes better (i.e., GC#1 has a closer performance to the baseline) than an AI/ML model trained at a lower UE speed (e.g., UE speed = 60 Km/h).</w:t>
      </w:r>
      <w:r w:rsidR="009F7D51">
        <w:t xml:space="preserve"> </w:t>
      </w:r>
    </w:p>
    <w:p w14:paraId="4AA6F6BE" w14:textId="2FCAB4C9" w:rsidR="005735AE" w:rsidRDefault="005735AE" w:rsidP="009A19F0">
      <w:r>
        <w:t>In addition</w:t>
      </w:r>
      <w:r w:rsidR="009F7D51">
        <w:t xml:space="preserve">, </w:t>
      </w:r>
      <w:r>
        <w:t xml:space="preserve">in GC#1, </w:t>
      </w:r>
      <w:r w:rsidR="009F7D51">
        <w:t xml:space="preserve">for inference at UE speed = 60 Km/h, </w:t>
      </w:r>
      <w:r>
        <w:t>an</w:t>
      </w:r>
      <w:r w:rsidR="009F7D51">
        <w:t xml:space="preserve"> AI/ML trained a</w:t>
      </w:r>
      <w:r>
        <w:t>t a closer UE speed (i.e., UE speed = 90 Km/h) achieves a closer performance to the baseline than an AI/ML trained at a further UE speed (i.e., UE speed = 120 Km/h). A similar observation can be made about the inference at UE speed = 120 Km/h.</w:t>
      </w:r>
    </w:p>
    <w:p w14:paraId="633FE705" w14:textId="3D4FEDA5" w:rsidR="00C8204E" w:rsidRDefault="005735AE" w:rsidP="009A19F0">
      <w:r>
        <w:t xml:space="preserve">Furthermore, in GC#1, </w:t>
      </w:r>
      <w:r w:rsidR="009A08C0">
        <w:t>Using an AI/ML trained at UE speed = 120 Km/h for inference at UE speed = 60 Km/h achieves a closer performance to baseline than the opposite case, i.e., using an AI/ML trained at UE speed = 60 Km/h for inference at UE speed = 120 Km/h.</w:t>
      </w:r>
    </w:p>
    <w:p w14:paraId="5FA5B851" w14:textId="77777777" w:rsidR="00DA5204" w:rsidRPr="00517E7D" w:rsidRDefault="00C73E71" w:rsidP="009A19F0">
      <w:pPr>
        <w:rPr>
          <w:b/>
          <w:i/>
          <w:iCs/>
        </w:rPr>
      </w:pPr>
      <w:r w:rsidRPr="00517E7D">
        <w:rPr>
          <w:rFonts w:cs="Arial"/>
          <w:b/>
          <w:i/>
          <w:iCs/>
        </w:rPr>
        <w:t xml:space="preserve">Observation 3: An </w:t>
      </w:r>
      <w:r w:rsidRPr="00517E7D">
        <w:rPr>
          <w:b/>
          <w:i/>
          <w:iCs/>
        </w:rPr>
        <w:t>AI/ML model trained with a mixed dataset (multiple UE speeds) of the same size as an AI/ML model for a dedicated UE speed (GC#2 vs. baseline case) offers comparable accuracy</w:t>
      </w:r>
      <w:r w:rsidR="00DA5204" w:rsidRPr="00517E7D">
        <w:rPr>
          <w:b/>
          <w:i/>
          <w:iCs/>
        </w:rPr>
        <w:t>.</w:t>
      </w:r>
    </w:p>
    <w:p w14:paraId="311A732C" w14:textId="67BF9427" w:rsidR="00C73E71" w:rsidRPr="00517E7D" w:rsidRDefault="00DA5204" w:rsidP="00DA5204">
      <w:pPr>
        <w:rPr>
          <w:b/>
          <w:i/>
          <w:iCs/>
        </w:rPr>
      </w:pPr>
      <w:r w:rsidRPr="00517E7D">
        <w:rPr>
          <w:rFonts w:cs="Arial"/>
          <w:b/>
          <w:i/>
          <w:iCs/>
        </w:rPr>
        <w:t xml:space="preserve">Observation 4: An </w:t>
      </w:r>
      <w:r w:rsidRPr="00517E7D">
        <w:rPr>
          <w:b/>
          <w:i/>
          <w:iCs/>
        </w:rPr>
        <w:t>AI/ML model trained with a mixed dataset with multiple UE speeds (GC#2) outperforms using a dedicated AI/ML model for inference on a different UE speed than the one it was trained for (GC#1).</w:t>
      </w:r>
    </w:p>
    <w:p w14:paraId="21F45D1A" w14:textId="75C2B4A5" w:rsidR="009A19F0" w:rsidRPr="00517E7D" w:rsidRDefault="009A19F0" w:rsidP="009A19F0">
      <w:pPr>
        <w:rPr>
          <w:rFonts w:cs="Arial"/>
          <w:b/>
          <w:i/>
          <w:iCs/>
        </w:rPr>
      </w:pPr>
      <w:r w:rsidRPr="00517E7D">
        <w:rPr>
          <w:rFonts w:cs="Arial"/>
          <w:b/>
          <w:i/>
          <w:iCs/>
        </w:rPr>
        <w:t xml:space="preserve">Observation </w:t>
      </w:r>
      <w:r w:rsidR="00DA5204" w:rsidRPr="00517E7D">
        <w:rPr>
          <w:rFonts w:cs="Arial"/>
          <w:b/>
          <w:i/>
          <w:iCs/>
        </w:rPr>
        <w:t>5</w:t>
      </w:r>
      <w:r w:rsidRPr="00517E7D">
        <w:rPr>
          <w:rFonts w:cs="Arial"/>
          <w:b/>
          <w:i/>
          <w:iCs/>
        </w:rPr>
        <w:t>: Increasing the size of the mixed dataset (</w:t>
      </w:r>
      <w:r w:rsidRPr="00517E7D">
        <w:rPr>
          <w:b/>
          <w:i/>
          <w:iCs/>
        </w:rPr>
        <w:t xml:space="preserve">GC#2 case) </w:t>
      </w:r>
      <w:r w:rsidRPr="00517E7D">
        <w:rPr>
          <w:rFonts w:cs="Arial"/>
          <w:b/>
          <w:i/>
          <w:iCs/>
        </w:rPr>
        <w:t>improves the accuracy of the AI/ML model.</w:t>
      </w:r>
    </w:p>
    <w:p w14:paraId="36A4618C" w14:textId="0EA7A206" w:rsidR="009A19F0" w:rsidRPr="00517E7D" w:rsidRDefault="009A19F0" w:rsidP="009A19F0">
      <w:pPr>
        <w:rPr>
          <w:b/>
          <w:i/>
          <w:iCs/>
        </w:rPr>
      </w:pPr>
      <w:r w:rsidRPr="00517E7D">
        <w:rPr>
          <w:rFonts w:cs="Arial"/>
          <w:b/>
          <w:i/>
          <w:iCs/>
        </w:rPr>
        <w:t xml:space="preserve">Observation </w:t>
      </w:r>
      <w:r w:rsidR="00DA5204" w:rsidRPr="00517E7D">
        <w:rPr>
          <w:rFonts w:cs="Arial"/>
          <w:b/>
          <w:i/>
          <w:iCs/>
        </w:rPr>
        <w:t>6</w:t>
      </w:r>
      <w:r w:rsidRPr="00517E7D">
        <w:rPr>
          <w:rFonts w:cs="Arial"/>
          <w:b/>
          <w:i/>
          <w:iCs/>
        </w:rPr>
        <w:t xml:space="preserve">: An AI/ML model trained with the mixed dataset in </w:t>
      </w:r>
      <w:r w:rsidRPr="00517E7D">
        <w:rPr>
          <w:b/>
          <w:i/>
          <w:iCs/>
        </w:rPr>
        <w:t xml:space="preserve">GC#2 </w:t>
      </w:r>
      <w:r w:rsidR="003C0D8E">
        <w:rPr>
          <w:b/>
          <w:i/>
          <w:iCs/>
        </w:rPr>
        <w:t>has</w:t>
      </w:r>
      <w:r w:rsidRPr="00517E7D">
        <w:rPr>
          <w:b/>
          <w:i/>
          <w:iCs/>
        </w:rPr>
        <w:t xml:space="preserve"> </w:t>
      </w:r>
      <w:r w:rsidR="00DB6C7F">
        <w:rPr>
          <w:b/>
          <w:i/>
          <w:iCs/>
        </w:rPr>
        <w:t xml:space="preserve">an </w:t>
      </w:r>
      <w:r w:rsidRPr="00517E7D">
        <w:rPr>
          <w:b/>
          <w:i/>
          <w:iCs/>
        </w:rPr>
        <w:t xml:space="preserve">accuracy </w:t>
      </w:r>
      <w:r w:rsidR="00DB6C7F">
        <w:rPr>
          <w:b/>
          <w:i/>
          <w:iCs/>
        </w:rPr>
        <w:t xml:space="preserve">equivalent </w:t>
      </w:r>
      <w:r w:rsidRPr="00517E7D">
        <w:rPr>
          <w:b/>
          <w:i/>
          <w:iCs/>
        </w:rPr>
        <w:t xml:space="preserve">to having </w:t>
      </w:r>
      <w:r w:rsidR="00DA5204" w:rsidRPr="00517E7D">
        <w:rPr>
          <w:b/>
          <w:i/>
          <w:iCs/>
        </w:rPr>
        <w:t>multiple</w:t>
      </w:r>
      <w:r w:rsidRPr="00517E7D">
        <w:rPr>
          <w:b/>
          <w:i/>
          <w:iCs/>
        </w:rPr>
        <w:t xml:space="preserve"> baseline models</w:t>
      </w:r>
      <w:r w:rsidR="00DA5204" w:rsidRPr="00517E7D">
        <w:rPr>
          <w:b/>
          <w:i/>
          <w:iCs/>
        </w:rPr>
        <w:t xml:space="preserve"> dedicated for specific UE speeds</w:t>
      </w:r>
      <w:r w:rsidRPr="00517E7D">
        <w:rPr>
          <w:b/>
          <w:i/>
          <w:iCs/>
        </w:rPr>
        <w:t>, while offering increased flexibility.</w:t>
      </w:r>
    </w:p>
    <w:p w14:paraId="7DEE9E68" w14:textId="7AE247F1" w:rsidR="0050632C" w:rsidRDefault="003100BA" w:rsidP="005735AE">
      <w:pPr>
        <w:rPr>
          <w:b/>
          <w:i/>
          <w:iCs/>
        </w:rPr>
      </w:pPr>
      <w:r w:rsidRPr="003100BA">
        <w:rPr>
          <w:b/>
          <w:i/>
          <w:iCs/>
        </w:rPr>
        <w:t>Observation 7: For GC#1, using an AI/ML model trained at a higher UE speed for inference at a lower UE speed achieves a closer performance to the baseline than using an AI/ML model trained at a lower UE speed for inference at a higher UE speed (e.g., training at 120 to infer on 90 is better than training at 60 to infer on 90, training at 120 to infer on 60 is better than training at 60 to infer on 120</w:t>
      </w:r>
      <w:r w:rsidR="00AC02FA">
        <w:rPr>
          <w:b/>
          <w:i/>
          <w:iCs/>
        </w:rPr>
        <w:t>, etc.</w:t>
      </w:r>
      <w:r w:rsidRPr="003100BA">
        <w:rPr>
          <w:b/>
          <w:i/>
          <w:iCs/>
        </w:rPr>
        <w:t>)</w:t>
      </w:r>
    </w:p>
    <w:p w14:paraId="07E4DB19" w14:textId="586A37E1" w:rsidR="005735AE" w:rsidRPr="00517E7D" w:rsidRDefault="005735AE" w:rsidP="005735AE">
      <w:pPr>
        <w:rPr>
          <w:b/>
        </w:rPr>
      </w:pPr>
      <w:r w:rsidRPr="00517E7D">
        <w:rPr>
          <w:b/>
          <w:i/>
          <w:iCs/>
        </w:rPr>
        <w:t xml:space="preserve">Observation 8: For GC#1, </w:t>
      </w:r>
      <w:r w:rsidR="004007C5">
        <w:rPr>
          <w:b/>
          <w:i/>
          <w:iCs/>
        </w:rPr>
        <w:t>a</w:t>
      </w:r>
      <w:r w:rsidRPr="00517E7D">
        <w:rPr>
          <w:b/>
          <w:i/>
          <w:iCs/>
        </w:rPr>
        <w:t xml:space="preserve">s the difference between the UE speed that an AI/ML model trained at and the UE speed that </w:t>
      </w:r>
      <w:r w:rsidR="00CB6575">
        <w:rPr>
          <w:b/>
          <w:i/>
          <w:iCs/>
        </w:rPr>
        <w:t xml:space="preserve">the inference is being made </w:t>
      </w:r>
      <w:r w:rsidRPr="00517E7D">
        <w:rPr>
          <w:b/>
          <w:i/>
          <w:iCs/>
        </w:rPr>
        <w:t>decreases, the AI/ML achieves a closer performance to the baseline.</w:t>
      </w:r>
    </w:p>
    <w:p w14:paraId="07D56353" w14:textId="77777777" w:rsidR="00A15B67" w:rsidRPr="006A4099" w:rsidRDefault="00A15B67" w:rsidP="00A56573">
      <w:pPr>
        <w:pStyle w:val="Heading1"/>
        <w:rPr>
          <w:sz w:val="32"/>
          <w:szCs w:val="32"/>
        </w:rPr>
      </w:pPr>
      <w:r>
        <w:rPr>
          <w:sz w:val="32"/>
          <w:szCs w:val="32"/>
        </w:rPr>
        <w:t>3</w:t>
      </w:r>
      <w:r w:rsidRPr="006A4099">
        <w:rPr>
          <w:sz w:val="32"/>
          <w:szCs w:val="32"/>
        </w:rPr>
        <w:t>. Conclusion</w:t>
      </w:r>
    </w:p>
    <w:p w14:paraId="20500C9E" w14:textId="7A0CB49A" w:rsidR="00A15B67" w:rsidRDefault="00A15B67" w:rsidP="00A56573">
      <w:pPr>
        <w:tabs>
          <w:tab w:val="left" w:pos="0"/>
        </w:tabs>
        <w:jc w:val="left"/>
        <w:rPr>
          <w:rFonts w:cs="Arial"/>
          <w:sz w:val="18"/>
          <w:szCs w:val="18"/>
        </w:rPr>
      </w:pPr>
      <w:r w:rsidRPr="006A4099">
        <w:rPr>
          <w:rFonts w:cs="Arial"/>
          <w:sz w:val="18"/>
          <w:szCs w:val="18"/>
        </w:rPr>
        <w:t>In this contribution,</w:t>
      </w:r>
      <w:r>
        <w:rPr>
          <w:rFonts w:cs="Arial"/>
          <w:sz w:val="18"/>
          <w:szCs w:val="18"/>
        </w:rPr>
        <w:t xml:space="preserve"> initial simulation results for the RRM measurement </w:t>
      </w:r>
      <w:r w:rsidR="00704ECC">
        <w:rPr>
          <w:rFonts w:cs="Arial"/>
          <w:sz w:val="18"/>
          <w:szCs w:val="18"/>
        </w:rPr>
        <w:t xml:space="preserve">event </w:t>
      </w:r>
      <w:r>
        <w:rPr>
          <w:rFonts w:cs="Arial"/>
          <w:sz w:val="18"/>
          <w:szCs w:val="18"/>
        </w:rPr>
        <w:t xml:space="preserve">prediction use case were discussed and the </w:t>
      </w:r>
      <w:r w:rsidRPr="006A4099">
        <w:rPr>
          <w:rFonts w:cs="Arial"/>
          <w:sz w:val="18"/>
          <w:szCs w:val="18"/>
        </w:rPr>
        <w:t>following observations and proposals were made</w:t>
      </w:r>
      <w:r>
        <w:rPr>
          <w:rFonts w:cs="Arial"/>
          <w:sz w:val="18"/>
          <w:szCs w:val="18"/>
        </w:rPr>
        <w:t>:</w:t>
      </w:r>
    </w:p>
    <w:p w14:paraId="337F79A7" w14:textId="77777777" w:rsidR="00C73E71" w:rsidRPr="00AC351B" w:rsidRDefault="00C73E71" w:rsidP="00C73E71">
      <w:pPr>
        <w:rPr>
          <w:rFonts w:eastAsia="Calibri"/>
          <w:b/>
          <w:i/>
          <w:iCs/>
        </w:rPr>
      </w:pPr>
      <w:r w:rsidRPr="00AC351B">
        <w:rPr>
          <w:rFonts w:cs="Arial"/>
          <w:b/>
          <w:i/>
          <w:iCs/>
        </w:rPr>
        <w:t xml:space="preserve">Observation 1: </w:t>
      </w:r>
      <w:r w:rsidRPr="00AC351B">
        <w:rPr>
          <w:b/>
          <w:i/>
          <w:iCs/>
        </w:rPr>
        <w:t>Regarding GC#1</w:t>
      </w:r>
      <w:r w:rsidRPr="00AC351B">
        <w:rPr>
          <w:rFonts w:eastAsia="Calibri"/>
          <w:b/>
          <w:i/>
          <w:iCs/>
        </w:rPr>
        <w:t>, there is a minor deterioration in the accuracy of the AI/ML model compared to the baseline case.</w:t>
      </w:r>
    </w:p>
    <w:p w14:paraId="3C6ACE9D" w14:textId="77777777" w:rsidR="00C73E71" w:rsidRPr="00AC351B" w:rsidRDefault="00C73E71" w:rsidP="00C73E71">
      <w:pPr>
        <w:rPr>
          <w:b/>
          <w:i/>
          <w:iCs/>
        </w:rPr>
      </w:pPr>
      <w:r w:rsidRPr="00AC351B">
        <w:rPr>
          <w:rFonts w:cs="Arial"/>
          <w:b/>
          <w:i/>
          <w:iCs/>
        </w:rPr>
        <w:t xml:space="preserve">Observation 2: </w:t>
      </w:r>
      <w:r w:rsidRPr="00AC351B">
        <w:rPr>
          <w:b/>
          <w:i/>
          <w:iCs/>
        </w:rPr>
        <w:t>Using a mixed dataset (GC#2) slightly improves the accuracy of the AI/ML model compared to GC#1 cases, while offering comparable accuracy as the baseline case. Further increasing the amount of data within the mixed dataset (GC#2) offers minor improvement.</w:t>
      </w:r>
    </w:p>
    <w:p w14:paraId="2390EFD6" w14:textId="77777777" w:rsidR="0076597E" w:rsidRPr="00517E7D" w:rsidRDefault="0076597E" w:rsidP="0076597E">
      <w:pPr>
        <w:rPr>
          <w:b/>
          <w:i/>
          <w:iCs/>
        </w:rPr>
      </w:pPr>
      <w:r w:rsidRPr="00517E7D">
        <w:rPr>
          <w:rFonts w:cs="Arial"/>
          <w:b/>
          <w:i/>
          <w:iCs/>
        </w:rPr>
        <w:t xml:space="preserve">Observation 3: An </w:t>
      </w:r>
      <w:r w:rsidRPr="00517E7D">
        <w:rPr>
          <w:b/>
          <w:i/>
          <w:iCs/>
        </w:rPr>
        <w:t>AI/ML model trained with a mixed dataset (multiple UE speeds) of the same size as an AI/ML model for a dedicated UE speed (GC#2 vs. baseline case) offers comparable accuracy.</w:t>
      </w:r>
    </w:p>
    <w:p w14:paraId="0A4DB478" w14:textId="77777777" w:rsidR="0076597E" w:rsidRPr="00517E7D" w:rsidRDefault="0076597E" w:rsidP="0076597E">
      <w:pPr>
        <w:rPr>
          <w:b/>
          <w:i/>
          <w:iCs/>
        </w:rPr>
      </w:pPr>
      <w:r w:rsidRPr="00517E7D">
        <w:rPr>
          <w:rFonts w:cs="Arial"/>
          <w:b/>
          <w:i/>
          <w:iCs/>
        </w:rPr>
        <w:t xml:space="preserve">Observation 4: An </w:t>
      </w:r>
      <w:r w:rsidRPr="00517E7D">
        <w:rPr>
          <w:b/>
          <w:i/>
          <w:iCs/>
        </w:rPr>
        <w:t>AI/ML model trained with a mixed dataset with multiple UE speeds (GC#2) outperforms using a dedicated AI/ML model for inference on a different UE speed than the one it was trained for (GC#1).</w:t>
      </w:r>
    </w:p>
    <w:p w14:paraId="62111D42" w14:textId="77777777" w:rsidR="0076597E" w:rsidRPr="00517E7D" w:rsidRDefault="0076597E" w:rsidP="0076597E">
      <w:pPr>
        <w:rPr>
          <w:rFonts w:cs="Arial"/>
          <w:b/>
          <w:i/>
          <w:iCs/>
        </w:rPr>
      </w:pPr>
      <w:r w:rsidRPr="00517E7D">
        <w:rPr>
          <w:rFonts w:cs="Arial"/>
          <w:b/>
          <w:i/>
          <w:iCs/>
        </w:rPr>
        <w:t>Observation 5: Increasing the size of the mixed dataset (</w:t>
      </w:r>
      <w:r w:rsidRPr="00517E7D">
        <w:rPr>
          <w:b/>
          <w:i/>
          <w:iCs/>
        </w:rPr>
        <w:t xml:space="preserve">GC#2 case) </w:t>
      </w:r>
      <w:r w:rsidRPr="00517E7D">
        <w:rPr>
          <w:rFonts w:cs="Arial"/>
          <w:b/>
          <w:i/>
          <w:iCs/>
        </w:rPr>
        <w:t>improves the accuracy of the AI/ML model.</w:t>
      </w:r>
    </w:p>
    <w:p w14:paraId="459C599F" w14:textId="77777777" w:rsidR="0076597E" w:rsidRPr="00517E7D" w:rsidRDefault="0076597E" w:rsidP="0076597E">
      <w:pPr>
        <w:rPr>
          <w:b/>
          <w:i/>
          <w:iCs/>
        </w:rPr>
      </w:pPr>
      <w:r w:rsidRPr="00517E7D">
        <w:rPr>
          <w:rFonts w:cs="Arial"/>
          <w:b/>
          <w:i/>
          <w:iCs/>
        </w:rPr>
        <w:t xml:space="preserve">Observation 6: An AI/ML model trained with the mixed dataset in </w:t>
      </w:r>
      <w:r w:rsidRPr="00517E7D">
        <w:rPr>
          <w:b/>
          <w:i/>
          <w:iCs/>
        </w:rPr>
        <w:t xml:space="preserve">GC#2 </w:t>
      </w:r>
      <w:r>
        <w:rPr>
          <w:b/>
          <w:i/>
          <w:iCs/>
        </w:rPr>
        <w:t>has</w:t>
      </w:r>
      <w:r w:rsidRPr="00517E7D">
        <w:rPr>
          <w:b/>
          <w:i/>
          <w:iCs/>
        </w:rPr>
        <w:t xml:space="preserve"> </w:t>
      </w:r>
      <w:r>
        <w:rPr>
          <w:b/>
          <w:i/>
          <w:iCs/>
        </w:rPr>
        <w:t xml:space="preserve">an </w:t>
      </w:r>
      <w:r w:rsidRPr="00517E7D">
        <w:rPr>
          <w:b/>
          <w:i/>
          <w:iCs/>
        </w:rPr>
        <w:t xml:space="preserve">accuracy </w:t>
      </w:r>
      <w:r>
        <w:rPr>
          <w:b/>
          <w:i/>
          <w:iCs/>
        </w:rPr>
        <w:t xml:space="preserve">equivalent </w:t>
      </w:r>
      <w:r w:rsidRPr="00517E7D">
        <w:rPr>
          <w:b/>
          <w:i/>
          <w:iCs/>
        </w:rPr>
        <w:t>to having multiple baseline models dedicated for specific UE speeds, while offering increased flexibility.</w:t>
      </w:r>
    </w:p>
    <w:p w14:paraId="1A271124" w14:textId="1057BD84" w:rsidR="0076597E" w:rsidRDefault="0076597E" w:rsidP="0076597E">
      <w:pPr>
        <w:rPr>
          <w:b/>
          <w:i/>
          <w:iCs/>
        </w:rPr>
      </w:pPr>
      <w:r w:rsidRPr="003100BA">
        <w:rPr>
          <w:b/>
          <w:i/>
          <w:iCs/>
        </w:rPr>
        <w:t>Observation 7: For GC#1, using an AI/ML model trained at a higher UE speed for inference at a lower UE speed achieves a closer performance to the baseline than using an AI/ML model trained at a lower UE speed for inference at a higher UE speed (e.g., training at 120 to infer on 90 is better than training at 60 to infer on 90, training at 120 to infer on 60 is better than training at 60 to infer on 120</w:t>
      </w:r>
      <w:r w:rsidR="00AC02FA">
        <w:rPr>
          <w:b/>
          <w:i/>
          <w:iCs/>
        </w:rPr>
        <w:t>, etc.</w:t>
      </w:r>
      <w:r w:rsidRPr="003100BA">
        <w:rPr>
          <w:b/>
          <w:i/>
          <w:iCs/>
        </w:rPr>
        <w:t>)</w:t>
      </w:r>
    </w:p>
    <w:p w14:paraId="67C94687" w14:textId="77777777" w:rsidR="0076597E" w:rsidRPr="00517E7D" w:rsidRDefault="0076597E" w:rsidP="0076597E">
      <w:pPr>
        <w:rPr>
          <w:b/>
        </w:rPr>
      </w:pPr>
      <w:r w:rsidRPr="00517E7D">
        <w:rPr>
          <w:b/>
          <w:i/>
          <w:iCs/>
        </w:rPr>
        <w:t xml:space="preserve">Observation 8: For GC#1, </w:t>
      </w:r>
      <w:r>
        <w:rPr>
          <w:b/>
          <w:i/>
          <w:iCs/>
        </w:rPr>
        <w:t>a</w:t>
      </w:r>
      <w:r w:rsidRPr="00517E7D">
        <w:rPr>
          <w:b/>
          <w:i/>
          <w:iCs/>
        </w:rPr>
        <w:t xml:space="preserve">s the difference between the UE speed that an AI/ML model trained at and the UE speed that </w:t>
      </w:r>
      <w:r>
        <w:rPr>
          <w:b/>
          <w:i/>
          <w:iCs/>
        </w:rPr>
        <w:t xml:space="preserve">the inference is being made </w:t>
      </w:r>
      <w:r w:rsidRPr="00517E7D">
        <w:rPr>
          <w:b/>
          <w:i/>
          <w:iCs/>
        </w:rPr>
        <w:t>decreases, the AI/ML achieves a closer performance to the baseline.</w:t>
      </w:r>
    </w:p>
    <w:p w14:paraId="565753A8" w14:textId="33CFDFE8" w:rsidR="00024A88" w:rsidRPr="00AC351B" w:rsidRDefault="00C73E71" w:rsidP="00873376">
      <w:pPr>
        <w:jc w:val="left"/>
        <w:rPr>
          <w:rFonts w:cs="Arial"/>
          <w:b/>
          <w:bCs/>
          <w:i/>
          <w:iCs/>
        </w:rPr>
      </w:pPr>
      <w:r w:rsidRPr="00AC351B">
        <w:rPr>
          <w:b/>
          <w:bCs/>
          <w:i/>
          <w:iCs/>
        </w:rPr>
        <w:t xml:space="preserve">Proposal 1: Companies should report the size of the mixed dataset (GC#2) with respect to the size of the baseline dataset </w:t>
      </w:r>
    </w:p>
    <w:p w14:paraId="131B6E6C" w14:textId="77777777" w:rsidR="00A15B67" w:rsidRPr="006A4099" w:rsidRDefault="00A15B67" w:rsidP="00A56573">
      <w:pPr>
        <w:pStyle w:val="Heading1"/>
        <w:rPr>
          <w:sz w:val="32"/>
          <w:szCs w:val="32"/>
        </w:rPr>
      </w:pPr>
      <w:r>
        <w:rPr>
          <w:sz w:val="32"/>
          <w:szCs w:val="32"/>
        </w:rPr>
        <w:t>4</w:t>
      </w:r>
      <w:r w:rsidRPr="006A4099">
        <w:rPr>
          <w:sz w:val="32"/>
          <w:szCs w:val="32"/>
        </w:rPr>
        <w:t xml:space="preserve">. </w:t>
      </w:r>
      <w:r>
        <w:rPr>
          <w:sz w:val="32"/>
          <w:szCs w:val="32"/>
        </w:rPr>
        <w:t>References</w:t>
      </w:r>
    </w:p>
    <w:p w14:paraId="1E67D724" w14:textId="03CD9E56" w:rsidR="00A15B67" w:rsidRDefault="00A15B67" w:rsidP="00A56573">
      <w:pPr>
        <w:ind w:left="567" w:hanging="567"/>
        <w:jc w:val="left"/>
        <w:rPr>
          <w:rFonts w:cs="Arial"/>
          <w:lang w:val="en-US"/>
        </w:rPr>
      </w:pPr>
      <w:r w:rsidRPr="007E0BEC">
        <w:rPr>
          <w:rFonts w:cs="Arial"/>
        </w:rPr>
        <w:t>[1]</w:t>
      </w:r>
      <w:r w:rsidRPr="007E0BEC">
        <w:rPr>
          <w:rFonts w:cs="Arial"/>
        </w:rPr>
        <w:tab/>
      </w:r>
      <w:bookmarkStart w:id="2" w:name="_Hlk162962146"/>
      <w:r w:rsidRPr="007E0BEC">
        <w:rPr>
          <w:rFonts w:cs="Arial"/>
          <w:lang w:val="en-US"/>
        </w:rPr>
        <w:t>RAN2-12</w:t>
      </w:r>
      <w:r w:rsidR="00704ECC">
        <w:rPr>
          <w:rFonts w:cs="Arial"/>
          <w:lang w:val="en-US"/>
        </w:rPr>
        <w:t>8</w:t>
      </w:r>
      <w:r w:rsidRPr="007E0BEC">
        <w:rPr>
          <w:rFonts w:cs="Arial"/>
          <w:lang w:val="en-US"/>
        </w:rPr>
        <w:t xml:space="preserve"> Chairman Notes, </w:t>
      </w:r>
      <w:r w:rsidR="00704ECC">
        <w:rPr>
          <w:rFonts w:cs="Arial"/>
          <w:lang w:val="en-US"/>
        </w:rPr>
        <w:t>Orlando, USA, November 2024</w:t>
      </w:r>
    </w:p>
    <w:p w14:paraId="45ADF53E" w14:textId="14576C2D" w:rsidR="00FB5D2C" w:rsidRDefault="00FB5D2C" w:rsidP="00A56573">
      <w:pPr>
        <w:ind w:left="567" w:hanging="567"/>
        <w:jc w:val="left"/>
        <w:rPr>
          <w:rFonts w:cs="Arial"/>
          <w:lang w:val="en-US"/>
        </w:rPr>
      </w:pPr>
      <w:r>
        <w:rPr>
          <w:rFonts w:cs="Arial"/>
          <w:lang w:val="en-US"/>
        </w:rPr>
        <w:t>[2]</w:t>
      </w:r>
      <w:r>
        <w:rPr>
          <w:rFonts w:cs="Arial"/>
          <w:lang w:val="en-US"/>
        </w:rPr>
        <w:tab/>
      </w:r>
      <w:r w:rsidR="001A45F8" w:rsidRPr="001A45F8">
        <w:rPr>
          <w:rFonts w:cs="Arial"/>
        </w:rPr>
        <w:t>R2-2500559</w:t>
      </w:r>
      <w:r w:rsidR="001A45F8">
        <w:rPr>
          <w:rFonts w:cs="Arial"/>
        </w:rPr>
        <w:t xml:space="preserve">: </w:t>
      </w:r>
      <w:r w:rsidR="001A45F8" w:rsidRPr="001A45F8">
        <w:rPr>
          <w:rFonts w:cs="Arial"/>
        </w:rPr>
        <w:t>Email discussion summary for [Post128][</w:t>
      </w:r>
      <w:proofErr w:type="gramStart"/>
      <w:r w:rsidR="001A45F8" w:rsidRPr="001A45F8">
        <w:rPr>
          <w:rFonts w:cs="Arial"/>
        </w:rPr>
        <w:t>018][</w:t>
      </w:r>
      <w:proofErr w:type="gramEnd"/>
      <w:r w:rsidR="001A45F8" w:rsidRPr="001A45F8">
        <w:rPr>
          <w:rFonts w:cs="Arial"/>
        </w:rPr>
        <w:t>AI Mob] generalization (Apple</w:t>
      </w:r>
      <w:r w:rsidR="001A45F8">
        <w:rPr>
          <w:rFonts w:cs="Arial"/>
        </w:rPr>
        <w:t>)</w:t>
      </w:r>
      <w:r w:rsidR="001A45F8" w:rsidRPr="00FB5D2C" w:rsidDel="001A45F8">
        <w:rPr>
          <w:rFonts w:cs="Arial"/>
          <w:lang w:val="en-US"/>
        </w:rPr>
        <w:t xml:space="preserve"> </w:t>
      </w:r>
    </w:p>
    <w:p w14:paraId="2D85BAA7" w14:textId="23ACED8A" w:rsidR="003D5322" w:rsidRDefault="003D5322" w:rsidP="003D5322">
      <w:pPr>
        <w:ind w:left="567" w:hanging="567"/>
        <w:rPr>
          <w:rFonts w:cs="Arial"/>
          <w:lang w:val="en-US"/>
        </w:rPr>
      </w:pPr>
      <w:r>
        <w:rPr>
          <w:rFonts w:cs="Arial"/>
          <w:lang w:val="en-US"/>
        </w:rPr>
        <w:t>[3</w:t>
      </w:r>
      <w:r w:rsidRPr="007E0BEC">
        <w:rPr>
          <w:rFonts w:cs="Arial"/>
          <w:lang w:val="en-US"/>
        </w:rPr>
        <w:t>]</w:t>
      </w:r>
      <w:r w:rsidRPr="007E0BEC">
        <w:rPr>
          <w:rFonts w:cs="Arial"/>
          <w:lang w:val="en-US"/>
        </w:rPr>
        <w:tab/>
        <w:t>R2-2404955: Summary of [POST125bis][</w:t>
      </w:r>
      <w:proofErr w:type="gramStart"/>
      <w:r w:rsidRPr="007E0BEC">
        <w:rPr>
          <w:rFonts w:cs="Arial"/>
          <w:lang w:val="en-US"/>
        </w:rPr>
        <w:t>021][</w:t>
      </w:r>
      <w:proofErr w:type="gramEnd"/>
      <w:r w:rsidRPr="007E0BEC">
        <w:rPr>
          <w:rFonts w:cs="Arial"/>
          <w:lang w:val="en-US"/>
        </w:rPr>
        <w:t>AIML mobility] Simulation assumptions and methodology (OPPO)</w:t>
      </w:r>
    </w:p>
    <w:p w14:paraId="1E8C211F" w14:textId="6C387B08" w:rsidR="003D5322" w:rsidRDefault="003D5322" w:rsidP="003D5322">
      <w:pPr>
        <w:ind w:left="567" w:hanging="567"/>
      </w:pPr>
      <w:r w:rsidRPr="007E0BEC">
        <w:rPr>
          <w:rFonts w:cs="Arial"/>
        </w:rPr>
        <w:t>[</w:t>
      </w:r>
      <w:r>
        <w:rPr>
          <w:rFonts w:cs="Arial"/>
        </w:rPr>
        <w:t>4</w:t>
      </w:r>
      <w:r w:rsidRPr="007E0BEC">
        <w:rPr>
          <w:rFonts w:cs="Arial"/>
        </w:rPr>
        <w:t>]</w:t>
      </w:r>
      <w:r w:rsidRPr="007E0BEC">
        <w:rPr>
          <w:rFonts w:cs="Arial"/>
        </w:rPr>
        <w:tab/>
        <w:t xml:space="preserve">R2-2406095: </w:t>
      </w:r>
      <w:r w:rsidRPr="007E0BEC">
        <w:t>Summary of [POST126][</w:t>
      </w:r>
      <w:proofErr w:type="gramStart"/>
      <w:r w:rsidRPr="007E0BEC">
        <w:t>031][</w:t>
      </w:r>
      <w:proofErr w:type="spellStart"/>
      <w:proofErr w:type="gramEnd"/>
      <w:r w:rsidRPr="007E0BEC">
        <w:t>AIMob</w:t>
      </w:r>
      <w:proofErr w:type="spellEnd"/>
      <w:r w:rsidRPr="007E0BEC">
        <w:t>] Simulations</w:t>
      </w:r>
    </w:p>
    <w:p w14:paraId="00DF63E7" w14:textId="76A90F51" w:rsidR="003D5322" w:rsidRPr="007E0BEC" w:rsidRDefault="003D5322" w:rsidP="003D5322">
      <w:pPr>
        <w:ind w:left="567" w:hanging="567"/>
        <w:rPr>
          <w:rFonts w:cs="Arial"/>
        </w:rPr>
      </w:pPr>
      <w:r w:rsidRPr="007E0BEC">
        <w:rPr>
          <w:rFonts w:cs="Arial"/>
        </w:rPr>
        <w:t>[</w:t>
      </w:r>
      <w:r>
        <w:rPr>
          <w:rFonts w:cs="Arial"/>
        </w:rPr>
        <w:t>5</w:t>
      </w:r>
      <w:r w:rsidRPr="007E0BEC">
        <w:rPr>
          <w:rFonts w:cs="Arial"/>
        </w:rPr>
        <w:t>]</w:t>
      </w:r>
      <w:r w:rsidRPr="007E0BEC">
        <w:rPr>
          <w:rFonts w:cs="Arial"/>
        </w:rPr>
        <w:tab/>
        <w:t>R2-24</w:t>
      </w:r>
      <w:r>
        <w:rPr>
          <w:rFonts w:cs="Arial"/>
        </w:rPr>
        <w:t>97849</w:t>
      </w:r>
      <w:r w:rsidRPr="007E0BEC">
        <w:rPr>
          <w:rFonts w:cs="Arial"/>
        </w:rPr>
        <w:t xml:space="preserve">: </w:t>
      </w:r>
      <w:r w:rsidRPr="007E0BEC">
        <w:t>Summary of [POST12</w:t>
      </w:r>
      <w:r>
        <w:t>7</w:t>
      </w:r>
      <w:r w:rsidRPr="007E0BEC">
        <w:t>][</w:t>
      </w:r>
      <w:proofErr w:type="gramStart"/>
      <w:r w:rsidRPr="007E0BEC">
        <w:t>03</w:t>
      </w:r>
      <w:r>
        <w:t>0</w:t>
      </w:r>
      <w:r w:rsidRPr="007E0BEC">
        <w:t>][</w:t>
      </w:r>
      <w:proofErr w:type="spellStart"/>
      <w:proofErr w:type="gramEnd"/>
      <w:r w:rsidRPr="007E0BEC">
        <w:t>AIMob</w:t>
      </w:r>
      <w:proofErr w:type="spellEnd"/>
      <w:r w:rsidRPr="007E0BEC">
        <w:t xml:space="preserve">] </w:t>
      </w:r>
      <w:r>
        <w:t>RRM Simulation Assumptions</w:t>
      </w:r>
    </w:p>
    <w:p w14:paraId="5D556649" w14:textId="751ACC25" w:rsidR="003D5322" w:rsidRDefault="003D5322" w:rsidP="00873376">
      <w:pPr>
        <w:ind w:left="567" w:hanging="567"/>
        <w:rPr>
          <w:rFonts w:cs="Arial"/>
          <w:lang w:val="en-US"/>
        </w:rPr>
      </w:pPr>
      <w:r w:rsidRPr="007E0BEC">
        <w:rPr>
          <w:rFonts w:cs="Arial"/>
        </w:rPr>
        <w:t>[</w:t>
      </w:r>
      <w:r w:rsidR="00CD6B12">
        <w:rPr>
          <w:rFonts w:cs="Arial"/>
        </w:rPr>
        <w:t>6</w:t>
      </w:r>
      <w:r w:rsidRPr="007E0BEC">
        <w:rPr>
          <w:rFonts w:cs="Arial"/>
        </w:rPr>
        <w:t>]</w:t>
      </w:r>
      <w:r w:rsidRPr="007E0BEC">
        <w:rPr>
          <w:rFonts w:cs="Arial"/>
        </w:rPr>
        <w:tab/>
        <w:t>TR 38.901: Study on channel model for frequencies from 0.5 to 100 GHz (3GPP TR 38.901 version 16.1.0 Release 16)</w:t>
      </w:r>
    </w:p>
    <w:bookmarkEnd w:id="2"/>
    <w:p w14:paraId="09EB0E85" w14:textId="77777777" w:rsidR="00A15B67" w:rsidRDefault="00A15B67" w:rsidP="00FB5D2C">
      <w:pPr>
        <w:pStyle w:val="Heading1"/>
        <w:numPr>
          <w:ilvl w:val="0"/>
          <w:numId w:val="10"/>
        </w:numPr>
        <w:ind w:left="360"/>
        <w:rPr>
          <w:sz w:val="32"/>
          <w:szCs w:val="32"/>
        </w:rPr>
      </w:pPr>
      <w:r>
        <w:rPr>
          <w:sz w:val="32"/>
          <w:szCs w:val="32"/>
        </w:rPr>
        <w:t>Appendix</w:t>
      </w:r>
    </w:p>
    <w:p w14:paraId="1998C2BC" w14:textId="77777777" w:rsidR="00A15B67" w:rsidRDefault="00A15B67" w:rsidP="00A56573">
      <w:pPr>
        <w:pStyle w:val="Heading3"/>
      </w:pPr>
      <w:r>
        <w:t xml:space="preserve">A.1 Simulation assumptions of </w:t>
      </w:r>
      <w:r w:rsidRPr="00CF4F83">
        <w:t>Intra-cell intra-frequency FR1 to FR1 temporal domain case B</w:t>
      </w:r>
    </w:p>
    <w:p w14:paraId="1473658A" w14:textId="77777777" w:rsidR="00A15B67" w:rsidRDefault="00A15B67" w:rsidP="00A56573">
      <w:pPr>
        <w:ind w:left="567" w:hanging="567"/>
        <w:jc w:val="left"/>
        <w:rPr>
          <w:rFonts w:cs="Arial"/>
          <w:lang w:val="en-US"/>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4320"/>
      </w:tblGrid>
      <w:tr w:rsidR="00A15B67" w14:paraId="268FDC4E" w14:textId="77777777" w:rsidTr="00A84619">
        <w:trPr>
          <w:jc w:val="center"/>
        </w:trPr>
        <w:tc>
          <w:tcPr>
            <w:tcW w:w="3145" w:type="dxa"/>
            <w:shd w:val="clear" w:color="auto" w:fill="D9D9D9"/>
          </w:tcPr>
          <w:p w14:paraId="2A0B1E4D" w14:textId="77777777" w:rsidR="00A15B67" w:rsidRDefault="00A15B67" w:rsidP="00A56573">
            <w:pPr>
              <w:pStyle w:val="TAH"/>
              <w:keepNext w:val="0"/>
              <w:keepLines w:val="0"/>
              <w:widowControl w:val="0"/>
              <w:jc w:val="left"/>
              <w:rPr>
                <w:rFonts w:cs="Arial"/>
                <w:szCs w:val="18"/>
              </w:rPr>
            </w:pPr>
            <w:r>
              <w:rPr>
                <w:rFonts w:cs="Arial"/>
                <w:szCs w:val="18"/>
              </w:rPr>
              <w:t>Parameter</w:t>
            </w:r>
          </w:p>
        </w:tc>
        <w:tc>
          <w:tcPr>
            <w:tcW w:w="4320" w:type="dxa"/>
            <w:shd w:val="clear" w:color="auto" w:fill="D9D9D9"/>
          </w:tcPr>
          <w:p w14:paraId="0796282C" w14:textId="77777777" w:rsidR="00A15B67" w:rsidRDefault="00A15B67" w:rsidP="00A56573">
            <w:pPr>
              <w:pStyle w:val="TAH"/>
              <w:keepNext w:val="0"/>
              <w:keepLines w:val="0"/>
              <w:widowControl w:val="0"/>
              <w:jc w:val="left"/>
              <w:rPr>
                <w:rFonts w:eastAsiaTheme="minorEastAsia" w:cs="Arial"/>
                <w:szCs w:val="18"/>
                <w:lang w:eastAsia="zh-CN"/>
              </w:rPr>
            </w:pPr>
            <w:r>
              <w:rPr>
                <w:rFonts w:eastAsiaTheme="minorEastAsia" w:cs="Arial"/>
                <w:szCs w:val="18"/>
                <w:lang w:eastAsia="zh-CN"/>
              </w:rPr>
              <w:t>Value</w:t>
            </w:r>
          </w:p>
        </w:tc>
      </w:tr>
      <w:tr w:rsidR="00A15B67" w14:paraId="41BA9172" w14:textId="77777777" w:rsidTr="00A84619">
        <w:trPr>
          <w:jc w:val="center"/>
        </w:trPr>
        <w:tc>
          <w:tcPr>
            <w:tcW w:w="3145" w:type="dxa"/>
          </w:tcPr>
          <w:p w14:paraId="78035847"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Frequency Range</w:t>
            </w:r>
          </w:p>
        </w:tc>
        <w:tc>
          <w:tcPr>
            <w:tcW w:w="4320" w:type="dxa"/>
          </w:tcPr>
          <w:p w14:paraId="335E819F" w14:textId="77777777" w:rsidR="00A15B67" w:rsidRDefault="00A15B67" w:rsidP="00A56573">
            <w:pPr>
              <w:pStyle w:val="TAC"/>
              <w:jc w:val="left"/>
            </w:pPr>
            <w:r>
              <w:t>FR1 – 4 GHz</w:t>
            </w:r>
          </w:p>
          <w:p w14:paraId="4B9F84E8" w14:textId="77777777" w:rsidR="00A15B67" w:rsidRDefault="00A15B67" w:rsidP="00A56573">
            <w:pPr>
              <w:pStyle w:val="TAL"/>
              <w:keepNext w:val="0"/>
              <w:keepLines w:val="0"/>
              <w:widowControl w:val="0"/>
              <w:rPr>
                <w:rFonts w:eastAsia="Microsoft YaHei UI" w:cs="Arial"/>
                <w:color w:val="000000"/>
                <w:szCs w:val="18"/>
                <w:lang w:eastAsia="zh-CN"/>
              </w:rPr>
            </w:pPr>
          </w:p>
        </w:tc>
      </w:tr>
      <w:tr w:rsidR="00A15B67" w14:paraId="26D87C62" w14:textId="77777777" w:rsidTr="00A84619">
        <w:trPr>
          <w:jc w:val="center"/>
        </w:trPr>
        <w:tc>
          <w:tcPr>
            <w:tcW w:w="3145" w:type="dxa"/>
          </w:tcPr>
          <w:p w14:paraId="2D6AA219"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Deployment</w:t>
            </w:r>
          </w:p>
        </w:tc>
        <w:tc>
          <w:tcPr>
            <w:tcW w:w="4320" w:type="dxa"/>
          </w:tcPr>
          <w:p w14:paraId="6ED97132" w14:textId="77777777" w:rsidR="00A15B67" w:rsidRDefault="00A15B67" w:rsidP="00A56573">
            <w:pPr>
              <w:pStyle w:val="TAL"/>
              <w:keepNext w:val="0"/>
              <w:keepLines w:val="0"/>
              <w:widowControl w:val="0"/>
              <w:rPr>
                <w:rFonts w:eastAsia="Microsoft YaHei UI" w:cs="Arial"/>
                <w:color w:val="000000"/>
                <w:szCs w:val="18"/>
              </w:rPr>
            </w:pPr>
            <w:proofErr w:type="spellStart"/>
            <w:r>
              <w:rPr>
                <w:rFonts w:eastAsia="Microsoft YaHei UI" w:cs="Arial"/>
                <w:color w:val="000000"/>
                <w:szCs w:val="18"/>
              </w:rPr>
              <w:t>UMa</w:t>
            </w:r>
            <w:proofErr w:type="spellEnd"/>
            <w:r>
              <w:rPr>
                <w:rFonts w:eastAsia="Microsoft YaHei UI" w:cs="Arial"/>
                <w:color w:val="000000"/>
                <w:szCs w:val="18"/>
              </w:rPr>
              <w:t xml:space="preserve">, </w:t>
            </w:r>
            <w:r w:rsidRPr="005F447A">
              <w:rPr>
                <w:rFonts w:eastAsia="Microsoft YaHei UI" w:cs="Arial"/>
                <w:color w:val="000000"/>
                <w:szCs w:val="18"/>
              </w:rPr>
              <w:t>2-tier model with wrap-around (7 sites, 3 sectors/cells per site</w:t>
            </w:r>
            <w:r>
              <w:rPr>
                <w:rFonts w:eastAsia="Microsoft YaHei UI" w:cs="Arial"/>
                <w:color w:val="000000"/>
                <w:szCs w:val="18"/>
              </w:rPr>
              <w:t>)</w:t>
            </w:r>
          </w:p>
        </w:tc>
      </w:tr>
      <w:tr w:rsidR="00A15B67" w14:paraId="666B25C5" w14:textId="77777777" w:rsidTr="00A84619">
        <w:trPr>
          <w:jc w:val="center"/>
        </w:trPr>
        <w:tc>
          <w:tcPr>
            <w:tcW w:w="3145" w:type="dxa"/>
          </w:tcPr>
          <w:p w14:paraId="5A2880C2" w14:textId="77777777" w:rsidR="00A15B67" w:rsidRDefault="00A15B67" w:rsidP="00A56573">
            <w:pPr>
              <w:pStyle w:val="TAL"/>
              <w:keepNext w:val="0"/>
              <w:keepLines w:val="0"/>
              <w:widowControl w:val="0"/>
              <w:rPr>
                <w:rFonts w:eastAsia="Microsoft YaHei UI" w:cs="Arial"/>
                <w:color w:val="000000"/>
                <w:szCs w:val="18"/>
              </w:rPr>
            </w:pPr>
            <w:r w:rsidRPr="00D80D37">
              <w:rPr>
                <w:rFonts w:cs="Arial"/>
                <w:szCs w:val="18"/>
              </w:rPr>
              <w:t>Inter site distance</w:t>
            </w:r>
          </w:p>
        </w:tc>
        <w:tc>
          <w:tcPr>
            <w:tcW w:w="4320" w:type="dxa"/>
          </w:tcPr>
          <w:p w14:paraId="5EE0856A" w14:textId="77777777" w:rsidR="00A15B67" w:rsidRDefault="00A15B67" w:rsidP="00A56573">
            <w:pPr>
              <w:pStyle w:val="TAL"/>
              <w:keepNext w:val="0"/>
              <w:keepLines w:val="0"/>
              <w:widowControl w:val="0"/>
              <w:rPr>
                <w:rFonts w:eastAsia="Microsoft YaHei UI" w:cs="Arial"/>
                <w:color w:val="000000"/>
                <w:szCs w:val="18"/>
              </w:rPr>
            </w:pPr>
            <w:r>
              <w:rPr>
                <w:rFonts w:cs="Arial"/>
                <w:szCs w:val="18"/>
                <w:lang w:eastAsia="zh-CN"/>
              </w:rPr>
              <w:t>500 m</w:t>
            </w:r>
          </w:p>
        </w:tc>
      </w:tr>
      <w:tr w:rsidR="00A15B67" w14:paraId="583B2870" w14:textId="77777777" w:rsidTr="00A84619">
        <w:trPr>
          <w:jc w:val="center"/>
        </w:trPr>
        <w:tc>
          <w:tcPr>
            <w:tcW w:w="3145" w:type="dxa"/>
          </w:tcPr>
          <w:p w14:paraId="3794F6D8"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Channel model</w:t>
            </w:r>
          </w:p>
        </w:tc>
        <w:tc>
          <w:tcPr>
            <w:tcW w:w="4320" w:type="dxa"/>
          </w:tcPr>
          <w:p w14:paraId="68CE951B" w14:textId="2756C14F" w:rsidR="00A15B67" w:rsidRDefault="00A15B67" w:rsidP="00A56573">
            <w:pPr>
              <w:pStyle w:val="TAL"/>
              <w:keepNext w:val="0"/>
              <w:keepLines w:val="0"/>
              <w:widowControl w:val="0"/>
              <w:rPr>
                <w:rFonts w:eastAsia="Microsoft YaHei UI" w:cs="Arial"/>
                <w:color w:val="000000"/>
                <w:szCs w:val="18"/>
                <w:lang w:eastAsia="zh-CN"/>
              </w:rPr>
            </w:pPr>
            <w:r>
              <w:t>According to TR 38.901 [</w:t>
            </w:r>
            <w:r w:rsidR="00DF247F">
              <w:t>6</w:t>
            </w:r>
            <w:r>
              <w:t>]</w:t>
            </w:r>
          </w:p>
        </w:tc>
      </w:tr>
      <w:tr w:rsidR="00A15B67" w14:paraId="3EC9584A" w14:textId="77777777" w:rsidTr="00A84619">
        <w:trPr>
          <w:jc w:val="center"/>
        </w:trPr>
        <w:tc>
          <w:tcPr>
            <w:tcW w:w="3145" w:type="dxa"/>
          </w:tcPr>
          <w:p w14:paraId="708B45A6"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System BW</w:t>
            </w:r>
          </w:p>
        </w:tc>
        <w:tc>
          <w:tcPr>
            <w:tcW w:w="4320" w:type="dxa"/>
          </w:tcPr>
          <w:p w14:paraId="29FBDFE7" w14:textId="77777777" w:rsidR="00A15B67" w:rsidRPr="00BE680B" w:rsidRDefault="00A15B67" w:rsidP="00A56573">
            <w:pPr>
              <w:pStyle w:val="TAL"/>
              <w:keepNext w:val="0"/>
              <w:keepLines w:val="0"/>
              <w:widowControl w:val="0"/>
            </w:pPr>
            <w:r>
              <w:t>20 MHz</w:t>
            </w:r>
          </w:p>
        </w:tc>
      </w:tr>
      <w:tr w:rsidR="00A15B67" w14:paraId="50CA141E" w14:textId="77777777" w:rsidTr="00A84619">
        <w:trPr>
          <w:jc w:val="center"/>
        </w:trPr>
        <w:tc>
          <w:tcPr>
            <w:tcW w:w="3145" w:type="dxa"/>
          </w:tcPr>
          <w:p w14:paraId="4D4CF1A3" w14:textId="77777777" w:rsidR="00A15B67" w:rsidRDefault="00A15B67" w:rsidP="00A56573">
            <w:pPr>
              <w:pStyle w:val="TAL"/>
              <w:keepNext w:val="0"/>
              <w:keepLines w:val="0"/>
              <w:widowControl w:val="0"/>
              <w:rPr>
                <w:rFonts w:eastAsia="Microsoft YaHei UI" w:cs="Arial"/>
                <w:color w:val="000000"/>
                <w:szCs w:val="18"/>
              </w:rPr>
            </w:pPr>
            <w:r>
              <w:rPr>
                <w:rFonts w:eastAsia="Microsoft YaHei UI" w:cs="Arial"/>
                <w:color w:val="000000"/>
                <w:szCs w:val="18"/>
              </w:rPr>
              <w:t xml:space="preserve">Sub-carrier Spacing </w:t>
            </w:r>
          </w:p>
        </w:tc>
        <w:tc>
          <w:tcPr>
            <w:tcW w:w="4320" w:type="dxa"/>
          </w:tcPr>
          <w:p w14:paraId="1BDEE37E" w14:textId="77777777" w:rsidR="00A15B67" w:rsidRDefault="00A15B67" w:rsidP="00A56573">
            <w:pPr>
              <w:pStyle w:val="TAL"/>
              <w:keepNext w:val="0"/>
              <w:keepLines w:val="0"/>
              <w:widowControl w:val="0"/>
            </w:pPr>
            <w:r>
              <w:t>30 kHz</w:t>
            </w:r>
          </w:p>
        </w:tc>
      </w:tr>
      <w:tr w:rsidR="00A15B67" w14:paraId="36BE5E4B" w14:textId="77777777" w:rsidTr="00A84619">
        <w:trPr>
          <w:jc w:val="center"/>
        </w:trPr>
        <w:tc>
          <w:tcPr>
            <w:tcW w:w="3145" w:type="dxa"/>
          </w:tcPr>
          <w:p w14:paraId="73729757" w14:textId="77777777" w:rsidR="00A15B67" w:rsidRDefault="00A15B67" w:rsidP="00A56573">
            <w:pPr>
              <w:pStyle w:val="TAL"/>
              <w:keepNext w:val="0"/>
              <w:keepLines w:val="0"/>
              <w:widowControl w:val="0"/>
              <w:rPr>
                <w:rFonts w:cs="Arial"/>
                <w:szCs w:val="18"/>
              </w:rPr>
            </w:pPr>
            <w:r>
              <w:rPr>
                <w:rFonts w:cs="Arial"/>
                <w:szCs w:val="18"/>
              </w:rPr>
              <w:t>UE Speed</w:t>
            </w:r>
          </w:p>
        </w:tc>
        <w:tc>
          <w:tcPr>
            <w:tcW w:w="4320" w:type="dxa"/>
          </w:tcPr>
          <w:p w14:paraId="0E24D9A6" w14:textId="77777777" w:rsidR="00A15B67" w:rsidRDefault="00A15B67" w:rsidP="00A56573">
            <w:pPr>
              <w:pStyle w:val="TAL"/>
              <w:keepNext w:val="0"/>
              <w:keepLines w:val="0"/>
              <w:widowControl w:val="0"/>
              <w:rPr>
                <w:rFonts w:cs="Arial"/>
                <w:szCs w:val="18"/>
                <w:lang w:eastAsia="zh-CN"/>
              </w:rPr>
            </w:pPr>
            <w:r>
              <w:rPr>
                <w:rFonts w:cs="Arial"/>
                <w:szCs w:val="18"/>
                <w:lang w:eastAsia="zh-CN"/>
              </w:rPr>
              <w:t>30 Km/h, 60 Km/h</w:t>
            </w:r>
          </w:p>
        </w:tc>
      </w:tr>
      <w:tr w:rsidR="00A15B67" w14:paraId="18DDAB1F" w14:textId="77777777" w:rsidTr="00A84619">
        <w:trPr>
          <w:jc w:val="center"/>
        </w:trPr>
        <w:tc>
          <w:tcPr>
            <w:tcW w:w="3145" w:type="dxa"/>
          </w:tcPr>
          <w:p w14:paraId="4034246F" w14:textId="77777777" w:rsidR="00A15B67" w:rsidRDefault="00A15B67" w:rsidP="00A56573">
            <w:pPr>
              <w:pStyle w:val="TAL"/>
              <w:keepNext w:val="0"/>
              <w:keepLines w:val="0"/>
              <w:widowControl w:val="0"/>
              <w:rPr>
                <w:rFonts w:cs="Arial"/>
                <w:szCs w:val="18"/>
              </w:rPr>
            </w:pPr>
            <w:r>
              <w:rPr>
                <w:rFonts w:cs="Arial"/>
                <w:szCs w:val="18"/>
              </w:rPr>
              <w:t>UE distribution</w:t>
            </w:r>
          </w:p>
        </w:tc>
        <w:tc>
          <w:tcPr>
            <w:tcW w:w="4320" w:type="dxa"/>
          </w:tcPr>
          <w:p w14:paraId="2B669137" w14:textId="77777777" w:rsidR="00A15B67" w:rsidRDefault="00A15B67" w:rsidP="00A56573">
            <w:pPr>
              <w:pStyle w:val="TAL"/>
              <w:keepNext w:val="0"/>
              <w:keepLines w:val="0"/>
              <w:widowControl w:val="0"/>
              <w:rPr>
                <w:rFonts w:cs="Arial"/>
                <w:szCs w:val="18"/>
                <w:lang w:eastAsia="zh-CN"/>
              </w:rPr>
            </w:pPr>
            <w:r>
              <w:rPr>
                <w:rFonts w:eastAsia="SimSun" w:cs="Arial"/>
                <w:color w:val="000000"/>
                <w:szCs w:val="18"/>
                <w:lang w:val="en-US" w:eastAsia="zh-CN"/>
              </w:rPr>
              <w:t>100% outdoor (in vehicle)</w:t>
            </w:r>
          </w:p>
        </w:tc>
      </w:tr>
      <w:tr w:rsidR="00A15B67" w14:paraId="3A1CAE27" w14:textId="77777777" w:rsidTr="00A84619">
        <w:trPr>
          <w:jc w:val="center"/>
        </w:trPr>
        <w:tc>
          <w:tcPr>
            <w:tcW w:w="3145" w:type="dxa"/>
          </w:tcPr>
          <w:p w14:paraId="0AFA8A53" w14:textId="77777777" w:rsidR="00A15B67" w:rsidRDefault="00A15B67" w:rsidP="00A56573">
            <w:pPr>
              <w:pStyle w:val="TAL"/>
              <w:keepNext w:val="0"/>
              <w:keepLines w:val="0"/>
              <w:widowControl w:val="0"/>
              <w:rPr>
                <w:rFonts w:cs="Arial"/>
                <w:szCs w:val="18"/>
              </w:rPr>
            </w:pPr>
            <w:r>
              <w:rPr>
                <w:rFonts w:cs="Arial"/>
                <w:szCs w:val="18"/>
              </w:rPr>
              <w:t>BS Antenna Configuration</w:t>
            </w:r>
          </w:p>
        </w:tc>
        <w:tc>
          <w:tcPr>
            <w:tcW w:w="4320" w:type="dxa"/>
          </w:tcPr>
          <w:p w14:paraId="48993F42" w14:textId="77777777" w:rsidR="00A15B67" w:rsidRPr="00EB4A44" w:rsidRDefault="00A15B67" w:rsidP="00A56573">
            <w:pPr>
              <w:keepNext/>
              <w:keepLines/>
              <w:spacing w:after="0"/>
              <w:jc w:val="left"/>
              <w:rPr>
                <w:rFonts w:cs="Arial"/>
                <w:color w:val="000000"/>
                <w:sz w:val="18"/>
                <w:szCs w:val="18"/>
                <w:lang w:val="fr-FR"/>
              </w:rPr>
            </w:pPr>
            <w:r>
              <w:rPr>
                <w:rFonts w:cs="Arial"/>
                <w:color w:val="000000"/>
                <w:sz w:val="18"/>
                <w:szCs w:val="18"/>
                <w:lang w:val="fr-FR"/>
              </w:rPr>
              <w:t>(8,4,2,1,1,2,4), (</w:t>
            </w:r>
            <w:proofErr w:type="spellStart"/>
            <w:proofErr w:type="gramStart"/>
            <w:r>
              <w:rPr>
                <w:rFonts w:cs="Arial"/>
                <w:color w:val="000000"/>
                <w:sz w:val="18"/>
                <w:szCs w:val="18"/>
                <w:lang w:val="fr-FR"/>
              </w:rPr>
              <w:t>dH,dV</w:t>
            </w:r>
            <w:proofErr w:type="spellEnd"/>
            <w:proofErr w:type="gramEnd"/>
            <w:r>
              <w:rPr>
                <w:rFonts w:cs="Arial"/>
                <w:color w:val="000000"/>
                <w:sz w:val="18"/>
                <w:szCs w:val="18"/>
                <w:lang w:val="fr-FR"/>
              </w:rPr>
              <w:t>) = (0.5, 0.8)</w:t>
            </w:r>
            <w:r>
              <w:rPr>
                <w:rFonts w:cs="Arial"/>
                <w:color w:val="000000"/>
                <w:sz w:val="18"/>
                <w:szCs w:val="18"/>
              </w:rPr>
              <w:t>λ</w:t>
            </w:r>
          </w:p>
        </w:tc>
      </w:tr>
      <w:tr w:rsidR="00A15B67" w14:paraId="79B26BD9" w14:textId="77777777" w:rsidTr="00A84619">
        <w:trPr>
          <w:jc w:val="center"/>
        </w:trPr>
        <w:tc>
          <w:tcPr>
            <w:tcW w:w="3145" w:type="dxa"/>
          </w:tcPr>
          <w:p w14:paraId="7951EC93" w14:textId="77777777" w:rsidR="00A15B67" w:rsidRDefault="00A15B67" w:rsidP="00A56573">
            <w:pPr>
              <w:pStyle w:val="TAL"/>
              <w:keepNext w:val="0"/>
              <w:keepLines w:val="0"/>
              <w:widowControl w:val="0"/>
              <w:rPr>
                <w:rFonts w:cs="Arial"/>
                <w:szCs w:val="18"/>
              </w:rPr>
            </w:pPr>
            <w:r w:rsidRPr="00FB49B6">
              <w:rPr>
                <w:rFonts w:eastAsia="Microsoft YaHei UI" w:cs="Arial"/>
                <w:color w:val="000000"/>
                <w:szCs w:val="18"/>
              </w:rPr>
              <w:t>BS Antenna radiation pattern</w:t>
            </w:r>
          </w:p>
        </w:tc>
        <w:tc>
          <w:tcPr>
            <w:tcW w:w="4320" w:type="dxa"/>
          </w:tcPr>
          <w:p w14:paraId="56EDBE82" w14:textId="77777777" w:rsidR="00A15B67" w:rsidRDefault="00A15B67" w:rsidP="00A56573">
            <w:pPr>
              <w:pStyle w:val="TAL"/>
              <w:keepNext w:val="0"/>
              <w:keepLines w:val="0"/>
              <w:widowControl w:val="0"/>
              <w:rPr>
                <w:rFonts w:eastAsia="Microsoft YaHei UI" w:cs="Arial"/>
                <w:color w:val="000000"/>
                <w:szCs w:val="18"/>
                <w:lang w:eastAsia="zh-CN"/>
              </w:rPr>
            </w:pPr>
            <w:r>
              <w:rPr>
                <w:rFonts w:cs="Arial"/>
                <w:szCs w:val="18"/>
              </w:rPr>
              <w:t>3-sector antenna radiation pattern</w:t>
            </w:r>
          </w:p>
        </w:tc>
      </w:tr>
      <w:tr w:rsidR="00A15B67" w14:paraId="4B9D3818" w14:textId="77777777" w:rsidTr="00A84619">
        <w:trPr>
          <w:jc w:val="center"/>
        </w:trPr>
        <w:tc>
          <w:tcPr>
            <w:tcW w:w="3145" w:type="dxa"/>
          </w:tcPr>
          <w:p w14:paraId="4CE04FE1"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UE Antenna Configuration</w:t>
            </w:r>
          </w:p>
        </w:tc>
        <w:tc>
          <w:tcPr>
            <w:tcW w:w="4320" w:type="dxa"/>
          </w:tcPr>
          <w:p w14:paraId="546541E1" w14:textId="77777777" w:rsidR="00A15B67" w:rsidRPr="003D09ED" w:rsidRDefault="00A15B67" w:rsidP="00A56573">
            <w:pPr>
              <w:widowControl w:val="0"/>
              <w:spacing w:after="0"/>
              <w:jc w:val="left"/>
              <w:rPr>
                <w:rFonts w:cs="Arial"/>
                <w:color w:val="000000"/>
                <w:sz w:val="18"/>
                <w:szCs w:val="18"/>
                <w:lang w:val="en-US"/>
              </w:rPr>
            </w:pPr>
            <w:r>
              <w:rPr>
                <w:rFonts w:cs="Arial"/>
                <w:color w:val="000000"/>
                <w:sz w:val="18"/>
                <w:szCs w:val="18"/>
              </w:rPr>
              <w:t>(1,1,2,1,1,1,1), (</w:t>
            </w:r>
            <w:proofErr w:type="spellStart"/>
            <w:proofErr w:type="gramStart"/>
            <w:r>
              <w:rPr>
                <w:rFonts w:cs="Arial"/>
                <w:color w:val="000000"/>
                <w:sz w:val="18"/>
                <w:szCs w:val="18"/>
              </w:rPr>
              <w:t>dH,dV</w:t>
            </w:r>
            <w:proofErr w:type="spellEnd"/>
            <w:proofErr w:type="gramEnd"/>
            <w:r>
              <w:rPr>
                <w:rFonts w:cs="Arial"/>
                <w:color w:val="000000"/>
                <w:sz w:val="18"/>
                <w:szCs w:val="18"/>
              </w:rPr>
              <w:t>) = (0.5, 0.5)λ</w:t>
            </w:r>
          </w:p>
        </w:tc>
      </w:tr>
      <w:tr w:rsidR="00A15B67" w14:paraId="137A8E3F" w14:textId="77777777" w:rsidTr="00A84619">
        <w:trPr>
          <w:jc w:val="center"/>
        </w:trPr>
        <w:tc>
          <w:tcPr>
            <w:tcW w:w="3145" w:type="dxa"/>
          </w:tcPr>
          <w:p w14:paraId="697DC503" w14:textId="77777777" w:rsidR="00A15B67" w:rsidRDefault="00A15B67" w:rsidP="00A56573">
            <w:pPr>
              <w:pStyle w:val="TAL"/>
              <w:keepNext w:val="0"/>
              <w:keepLines w:val="0"/>
              <w:widowControl w:val="0"/>
              <w:rPr>
                <w:rFonts w:cs="Arial"/>
                <w:szCs w:val="18"/>
              </w:rPr>
            </w:pPr>
            <w:r w:rsidRPr="003D09ED">
              <w:rPr>
                <w:rFonts w:eastAsia="Microsoft YaHei UI" w:cs="Arial"/>
                <w:color w:val="000000"/>
                <w:szCs w:val="18"/>
              </w:rPr>
              <w:t>UE Antenna radiation pattern</w:t>
            </w:r>
          </w:p>
        </w:tc>
        <w:tc>
          <w:tcPr>
            <w:tcW w:w="4320" w:type="dxa"/>
          </w:tcPr>
          <w:p w14:paraId="18FBEB32" w14:textId="77777777" w:rsidR="00A15B67" w:rsidRDefault="00A15B67" w:rsidP="00A56573">
            <w:pPr>
              <w:pStyle w:val="TAL"/>
              <w:keepNext w:val="0"/>
              <w:keepLines w:val="0"/>
              <w:widowControl w:val="0"/>
              <w:rPr>
                <w:rFonts w:eastAsia="Microsoft YaHei UI" w:cs="Arial"/>
                <w:color w:val="000000"/>
                <w:szCs w:val="18"/>
                <w:lang w:eastAsia="zh-CN"/>
              </w:rPr>
            </w:pPr>
            <w:r>
              <w:rPr>
                <w:rFonts w:eastAsia="Microsoft YaHei UI" w:cs="Arial"/>
                <w:color w:val="000000"/>
                <w:szCs w:val="18"/>
                <w:lang w:eastAsia="zh-CN"/>
              </w:rPr>
              <w:t>Omni-direction</w:t>
            </w:r>
          </w:p>
        </w:tc>
      </w:tr>
      <w:tr w:rsidR="00A15B67" w14:paraId="76342850" w14:textId="77777777" w:rsidTr="00A84619">
        <w:trPr>
          <w:jc w:val="center"/>
        </w:trPr>
        <w:tc>
          <w:tcPr>
            <w:tcW w:w="3145" w:type="dxa"/>
          </w:tcPr>
          <w:p w14:paraId="5FAFB963" w14:textId="77777777" w:rsidR="00A15B67" w:rsidRDefault="00A15B67" w:rsidP="00A56573">
            <w:pPr>
              <w:pStyle w:val="TAL"/>
              <w:keepNext w:val="0"/>
              <w:keepLines w:val="0"/>
              <w:widowControl w:val="0"/>
              <w:rPr>
                <w:rFonts w:eastAsia="Microsoft YaHei UI" w:cs="Arial"/>
                <w:color w:val="000000"/>
                <w:szCs w:val="18"/>
              </w:rPr>
            </w:pPr>
            <w:r>
              <w:rPr>
                <w:rFonts w:cs="Arial"/>
                <w:szCs w:val="18"/>
              </w:rPr>
              <w:t>BS Tx Power</w:t>
            </w:r>
          </w:p>
        </w:tc>
        <w:tc>
          <w:tcPr>
            <w:tcW w:w="4320" w:type="dxa"/>
          </w:tcPr>
          <w:p w14:paraId="7367F523"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44 dBm</w:t>
            </w:r>
          </w:p>
        </w:tc>
      </w:tr>
      <w:tr w:rsidR="00A15B67" w14:paraId="1AEF4331" w14:textId="77777777" w:rsidTr="00A84619">
        <w:trPr>
          <w:jc w:val="center"/>
        </w:trPr>
        <w:tc>
          <w:tcPr>
            <w:tcW w:w="3145" w:type="dxa"/>
          </w:tcPr>
          <w:p w14:paraId="49FB74C8" w14:textId="77777777" w:rsidR="00A15B67" w:rsidRPr="00D80D37" w:rsidRDefault="00A15B67" w:rsidP="00A56573">
            <w:pPr>
              <w:pStyle w:val="TAL"/>
              <w:keepNext w:val="0"/>
              <w:keepLines w:val="0"/>
              <w:widowControl w:val="0"/>
              <w:rPr>
                <w:rFonts w:cs="Arial"/>
                <w:szCs w:val="18"/>
              </w:rPr>
            </w:pPr>
            <w:r w:rsidRPr="00D80D37">
              <w:rPr>
                <w:rFonts w:cs="Arial"/>
                <w:szCs w:val="18"/>
              </w:rPr>
              <w:t>UE receiver Noise Figure</w:t>
            </w:r>
          </w:p>
        </w:tc>
        <w:tc>
          <w:tcPr>
            <w:tcW w:w="4320" w:type="dxa"/>
          </w:tcPr>
          <w:p w14:paraId="4EBBEFE7"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9 dB</w:t>
            </w:r>
          </w:p>
        </w:tc>
      </w:tr>
      <w:tr w:rsidR="00A15B67" w14:paraId="380B9CE9" w14:textId="77777777" w:rsidTr="00A84619">
        <w:trPr>
          <w:jc w:val="center"/>
        </w:trPr>
        <w:tc>
          <w:tcPr>
            <w:tcW w:w="3145" w:type="dxa"/>
          </w:tcPr>
          <w:p w14:paraId="67F17335" w14:textId="77777777" w:rsidR="00A15B67" w:rsidRPr="00D80D37" w:rsidRDefault="00A15B67" w:rsidP="00A56573">
            <w:pPr>
              <w:pStyle w:val="TAL"/>
              <w:keepNext w:val="0"/>
              <w:keepLines w:val="0"/>
              <w:widowControl w:val="0"/>
              <w:rPr>
                <w:rFonts w:cs="Arial"/>
                <w:szCs w:val="18"/>
              </w:rPr>
            </w:pPr>
            <w:r w:rsidRPr="00D80D37">
              <w:rPr>
                <w:rFonts w:cs="Arial"/>
                <w:szCs w:val="18"/>
              </w:rPr>
              <w:t>BS Antenna height</w:t>
            </w:r>
          </w:p>
        </w:tc>
        <w:tc>
          <w:tcPr>
            <w:tcW w:w="4320" w:type="dxa"/>
          </w:tcPr>
          <w:p w14:paraId="34DDB23D"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25 m</w:t>
            </w:r>
          </w:p>
        </w:tc>
      </w:tr>
      <w:tr w:rsidR="00A15B67" w14:paraId="19892598" w14:textId="77777777" w:rsidTr="00A84619">
        <w:trPr>
          <w:jc w:val="center"/>
        </w:trPr>
        <w:tc>
          <w:tcPr>
            <w:tcW w:w="3145" w:type="dxa"/>
          </w:tcPr>
          <w:p w14:paraId="308F6CD0" w14:textId="77777777" w:rsidR="00A15B67" w:rsidRPr="00D80D37" w:rsidRDefault="00A15B67" w:rsidP="00A56573">
            <w:pPr>
              <w:pStyle w:val="TAL"/>
              <w:keepNext w:val="0"/>
              <w:keepLines w:val="0"/>
              <w:widowControl w:val="0"/>
              <w:rPr>
                <w:rFonts w:cs="Arial"/>
                <w:szCs w:val="18"/>
              </w:rPr>
            </w:pPr>
            <w:r w:rsidRPr="00D80D37">
              <w:rPr>
                <w:rFonts w:cs="Arial"/>
                <w:szCs w:val="18"/>
              </w:rPr>
              <w:t>UE Antenna height</w:t>
            </w:r>
          </w:p>
        </w:tc>
        <w:tc>
          <w:tcPr>
            <w:tcW w:w="4320" w:type="dxa"/>
          </w:tcPr>
          <w:p w14:paraId="094E3D0F"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1.5 m</w:t>
            </w:r>
          </w:p>
        </w:tc>
      </w:tr>
      <w:tr w:rsidR="00A15B67" w14:paraId="3D775963" w14:textId="77777777" w:rsidTr="00A84619">
        <w:trPr>
          <w:jc w:val="center"/>
        </w:trPr>
        <w:tc>
          <w:tcPr>
            <w:tcW w:w="3145" w:type="dxa"/>
          </w:tcPr>
          <w:p w14:paraId="3D73F416" w14:textId="77777777" w:rsidR="00A15B67" w:rsidRPr="00D80D37" w:rsidRDefault="00A15B67" w:rsidP="00A56573">
            <w:pPr>
              <w:pStyle w:val="TAL"/>
              <w:keepNext w:val="0"/>
              <w:keepLines w:val="0"/>
              <w:widowControl w:val="0"/>
              <w:rPr>
                <w:rFonts w:cs="Arial"/>
                <w:szCs w:val="18"/>
              </w:rPr>
            </w:pPr>
            <w:r w:rsidRPr="00D80D37">
              <w:rPr>
                <w:rFonts w:cs="Arial"/>
                <w:szCs w:val="18"/>
              </w:rPr>
              <w:t>Spatial consistency</w:t>
            </w:r>
          </w:p>
        </w:tc>
        <w:tc>
          <w:tcPr>
            <w:tcW w:w="4320" w:type="dxa"/>
          </w:tcPr>
          <w:p w14:paraId="2467CEDA" w14:textId="0B33000D" w:rsidR="00A15B67" w:rsidRPr="008544F2" w:rsidRDefault="00A15B67" w:rsidP="00A56573">
            <w:pPr>
              <w:widowControl w:val="0"/>
              <w:spacing w:after="0"/>
              <w:jc w:val="left"/>
              <w:rPr>
                <w:rFonts w:cs="Arial"/>
                <w:sz w:val="18"/>
                <w:szCs w:val="18"/>
              </w:rPr>
            </w:pPr>
            <w:r>
              <w:rPr>
                <w:rFonts w:cs="Arial"/>
                <w:sz w:val="18"/>
                <w:szCs w:val="18"/>
              </w:rPr>
              <w:t>Procedure A in TR 38.901 [</w:t>
            </w:r>
            <w:r w:rsidR="00DF247F">
              <w:rPr>
                <w:rFonts w:cs="Arial"/>
                <w:sz w:val="18"/>
                <w:szCs w:val="18"/>
              </w:rPr>
              <w:t>6</w:t>
            </w:r>
            <w:r>
              <w:rPr>
                <w:rFonts w:cs="Arial"/>
                <w:sz w:val="18"/>
                <w:szCs w:val="18"/>
              </w:rPr>
              <w:t>]</w:t>
            </w:r>
          </w:p>
        </w:tc>
      </w:tr>
      <w:tr w:rsidR="00A15B67" w14:paraId="747D2650" w14:textId="77777777" w:rsidTr="00A84619">
        <w:trPr>
          <w:jc w:val="center"/>
        </w:trPr>
        <w:tc>
          <w:tcPr>
            <w:tcW w:w="3145" w:type="dxa"/>
          </w:tcPr>
          <w:p w14:paraId="26ACFCCA" w14:textId="77777777" w:rsidR="00A15B67" w:rsidRDefault="00A15B67" w:rsidP="00A56573">
            <w:pPr>
              <w:pStyle w:val="TAL"/>
              <w:keepNext w:val="0"/>
              <w:keepLines w:val="0"/>
              <w:widowControl w:val="0"/>
              <w:rPr>
                <w:rFonts w:cs="Arial"/>
                <w:szCs w:val="18"/>
              </w:rPr>
            </w:pPr>
            <w:r>
              <w:rPr>
                <w:rFonts w:cs="Arial"/>
                <w:szCs w:val="18"/>
              </w:rPr>
              <w:t>UE trajectory model</w:t>
            </w:r>
          </w:p>
        </w:tc>
        <w:tc>
          <w:tcPr>
            <w:tcW w:w="4320" w:type="dxa"/>
          </w:tcPr>
          <w:p w14:paraId="556A9258" w14:textId="77777777" w:rsidR="00A15B67" w:rsidRDefault="00A15B67" w:rsidP="00A56573">
            <w:pPr>
              <w:pStyle w:val="TAL"/>
              <w:keepNext w:val="0"/>
              <w:keepLines w:val="0"/>
              <w:widowControl w:val="0"/>
              <w:rPr>
                <w:rFonts w:cs="Arial"/>
                <w:szCs w:val="18"/>
                <w:lang w:eastAsia="zh-CN"/>
              </w:rPr>
            </w:pPr>
            <w:r>
              <w:rPr>
                <w:rFonts w:cs="Arial"/>
                <w:szCs w:val="18"/>
                <w:lang w:eastAsia="zh-CN"/>
              </w:rPr>
              <w:t>Option 1 (</w:t>
            </w:r>
            <w:r>
              <w:t>Linear trajectory model with random direction change</w:t>
            </w:r>
            <w:r>
              <w:rPr>
                <w:rFonts w:cs="Arial"/>
                <w:szCs w:val="18"/>
                <w:lang w:eastAsia="zh-CN"/>
              </w:rPr>
              <w:t>)</w:t>
            </w:r>
          </w:p>
        </w:tc>
      </w:tr>
      <w:tr w:rsidR="00A15B67" w14:paraId="0A59989A" w14:textId="77777777" w:rsidTr="00A84619">
        <w:trPr>
          <w:jc w:val="center"/>
        </w:trPr>
        <w:tc>
          <w:tcPr>
            <w:tcW w:w="3145" w:type="dxa"/>
          </w:tcPr>
          <w:p w14:paraId="0033BDEF" w14:textId="77777777" w:rsidR="00A15B67" w:rsidRDefault="00A15B67" w:rsidP="00A56573">
            <w:pPr>
              <w:pStyle w:val="TAL"/>
              <w:keepNext w:val="0"/>
              <w:keepLines w:val="0"/>
              <w:widowControl w:val="0"/>
              <w:rPr>
                <w:rFonts w:cs="Arial"/>
                <w:szCs w:val="18"/>
              </w:rPr>
            </w:pPr>
            <w:r>
              <w:rPr>
                <w:rFonts w:cs="Arial"/>
                <w:szCs w:val="18"/>
              </w:rPr>
              <w:t>LOS Update</w:t>
            </w:r>
          </w:p>
        </w:tc>
        <w:tc>
          <w:tcPr>
            <w:tcW w:w="4320" w:type="dxa"/>
          </w:tcPr>
          <w:p w14:paraId="5C0A1878" w14:textId="77777777" w:rsidR="00A15B67" w:rsidRDefault="00A15B67" w:rsidP="00A56573">
            <w:pPr>
              <w:pStyle w:val="TAL"/>
              <w:keepNext w:val="0"/>
              <w:keepLines w:val="0"/>
              <w:widowControl w:val="0"/>
              <w:rPr>
                <w:rFonts w:cs="Arial"/>
                <w:szCs w:val="18"/>
                <w:lang w:eastAsia="zh-CN"/>
              </w:rPr>
            </w:pPr>
            <w:r>
              <w:rPr>
                <w:rFonts w:cs="Arial"/>
                <w:szCs w:val="18"/>
                <w:lang w:eastAsia="zh-CN"/>
              </w:rPr>
              <w:t>LOS Soft</w:t>
            </w:r>
          </w:p>
        </w:tc>
      </w:tr>
      <w:tr w:rsidR="00A15B67" w14:paraId="3D91F04E" w14:textId="77777777" w:rsidTr="00A84619">
        <w:trPr>
          <w:jc w:val="center"/>
        </w:trPr>
        <w:tc>
          <w:tcPr>
            <w:tcW w:w="3145" w:type="dxa"/>
          </w:tcPr>
          <w:p w14:paraId="2A40081D" w14:textId="77777777" w:rsidR="00A15B67" w:rsidRDefault="00A15B67" w:rsidP="00A56573">
            <w:pPr>
              <w:pStyle w:val="TAL"/>
              <w:keepNext w:val="0"/>
              <w:keepLines w:val="0"/>
              <w:widowControl w:val="0"/>
              <w:rPr>
                <w:rFonts w:cs="Arial"/>
                <w:szCs w:val="18"/>
              </w:rPr>
            </w:pPr>
            <w:r>
              <w:t>Number of Beams</w:t>
            </w:r>
          </w:p>
        </w:tc>
        <w:tc>
          <w:tcPr>
            <w:tcW w:w="4320" w:type="dxa"/>
          </w:tcPr>
          <w:p w14:paraId="758414E7" w14:textId="77777777" w:rsidR="00A15B67" w:rsidRDefault="00A15B67" w:rsidP="00A56573">
            <w:pPr>
              <w:pStyle w:val="TAL"/>
              <w:keepNext w:val="0"/>
              <w:keepLines w:val="0"/>
              <w:widowControl w:val="0"/>
              <w:rPr>
                <w:rFonts w:cs="Arial"/>
                <w:szCs w:val="18"/>
                <w:lang w:eastAsia="zh-CN"/>
              </w:rPr>
            </w:pPr>
            <w:r>
              <w:rPr>
                <w:rFonts w:cs="Arial"/>
                <w:szCs w:val="18"/>
                <w:lang w:eastAsia="zh-CN"/>
              </w:rPr>
              <w:t>4 Tx Beams (4 Azimuth angles x 1 Elevation angle)</w:t>
            </w:r>
          </w:p>
          <w:p w14:paraId="6722CFFC" w14:textId="77777777" w:rsidR="00A15B67" w:rsidRDefault="00A15B67" w:rsidP="00A56573">
            <w:pPr>
              <w:pStyle w:val="TAL"/>
              <w:keepNext w:val="0"/>
              <w:keepLines w:val="0"/>
              <w:widowControl w:val="0"/>
              <w:rPr>
                <w:rFonts w:cs="Arial"/>
                <w:szCs w:val="18"/>
                <w:lang w:eastAsia="zh-CN"/>
              </w:rPr>
            </w:pPr>
            <w:r>
              <w:rPr>
                <w:rFonts w:cs="Arial"/>
                <w:szCs w:val="18"/>
                <w:lang w:eastAsia="zh-CN"/>
              </w:rPr>
              <w:t>1 Rx Beam (1 Azimuth angle x 1 Elevation angle)</w:t>
            </w:r>
          </w:p>
        </w:tc>
      </w:tr>
      <w:tr w:rsidR="00A15B67" w14:paraId="576A1BE9" w14:textId="77777777" w:rsidTr="00A84619">
        <w:trPr>
          <w:jc w:val="center"/>
        </w:trPr>
        <w:tc>
          <w:tcPr>
            <w:tcW w:w="3145" w:type="dxa"/>
          </w:tcPr>
          <w:p w14:paraId="22BCC08C" w14:textId="77777777" w:rsidR="00A15B67" w:rsidRDefault="00A15B67" w:rsidP="00A56573">
            <w:pPr>
              <w:pStyle w:val="TAL"/>
              <w:keepNext w:val="0"/>
              <w:keepLines w:val="0"/>
              <w:widowControl w:val="0"/>
            </w:pPr>
            <w:r>
              <w:t>L1-Filtering: Method</w:t>
            </w:r>
          </w:p>
        </w:tc>
        <w:tc>
          <w:tcPr>
            <w:tcW w:w="4320" w:type="dxa"/>
          </w:tcPr>
          <w:p w14:paraId="3E337707" w14:textId="77777777" w:rsidR="00A15B67" w:rsidRDefault="00A15B67" w:rsidP="00A56573">
            <w:pPr>
              <w:pStyle w:val="TAL"/>
              <w:keepNext w:val="0"/>
              <w:keepLines w:val="0"/>
              <w:widowControl w:val="0"/>
              <w:rPr>
                <w:rFonts w:cs="Arial"/>
                <w:szCs w:val="18"/>
                <w:lang w:eastAsia="zh-CN"/>
              </w:rPr>
            </w:pPr>
            <w:r>
              <w:rPr>
                <w:rFonts w:cs="Arial"/>
                <w:szCs w:val="18"/>
                <w:lang w:eastAsia="zh-CN"/>
              </w:rPr>
              <w:t>Non-sliding Averaging</w:t>
            </w:r>
          </w:p>
        </w:tc>
      </w:tr>
      <w:tr w:rsidR="00A15B67" w14:paraId="205793B7" w14:textId="77777777" w:rsidTr="00A84619">
        <w:trPr>
          <w:jc w:val="center"/>
        </w:trPr>
        <w:tc>
          <w:tcPr>
            <w:tcW w:w="3145" w:type="dxa"/>
          </w:tcPr>
          <w:p w14:paraId="1CBDA7B7" w14:textId="77777777" w:rsidR="00A15B67" w:rsidRDefault="00A15B67" w:rsidP="00A56573">
            <w:pPr>
              <w:pStyle w:val="TAL"/>
              <w:keepNext w:val="0"/>
              <w:keepLines w:val="0"/>
              <w:widowControl w:val="0"/>
            </w:pPr>
            <w:r>
              <w:t>L1-Filtering: Filter Window</w:t>
            </w:r>
          </w:p>
        </w:tc>
        <w:tc>
          <w:tcPr>
            <w:tcW w:w="4320" w:type="dxa"/>
          </w:tcPr>
          <w:p w14:paraId="32D7EACD" w14:textId="77777777" w:rsidR="00A15B67" w:rsidRDefault="00A15B67" w:rsidP="00A56573">
            <w:pPr>
              <w:pStyle w:val="TAL"/>
              <w:keepNext w:val="0"/>
              <w:keepLines w:val="0"/>
              <w:widowControl w:val="0"/>
              <w:rPr>
                <w:rFonts w:cs="Arial"/>
                <w:szCs w:val="18"/>
                <w:lang w:eastAsia="zh-CN"/>
              </w:rPr>
            </w:pPr>
            <w:r>
              <w:rPr>
                <w:rFonts w:cs="Arial"/>
                <w:szCs w:val="18"/>
                <w:lang w:eastAsia="zh-CN"/>
              </w:rPr>
              <w:t>5</w:t>
            </w:r>
          </w:p>
        </w:tc>
      </w:tr>
      <w:tr w:rsidR="00A15B67" w14:paraId="4179D90F" w14:textId="77777777" w:rsidTr="00A84619">
        <w:trPr>
          <w:jc w:val="center"/>
        </w:trPr>
        <w:tc>
          <w:tcPr>
            <w:tcW w:w="3145" w:type="dxa"/>
          </w:tcPr>
          <w:p w14:paraId="5ACA93C5" w14:textId="77777777" w:rsidR="00A15B67" w:rsidRDefault="00A15B67" w:rsidP="00A56573">
            <w:pPr>
              <w:pStyle w:val="TAL"/>
              <w:keepNext w:val="0"/>
              <w:keepLines w:val="0"/>
              <w:widowControl w:val="0"/>
            </w:pPr>
            <w:r>
              <w:t>Beam Consolidation:</w:t>
            </w:r>
          </w:p>
          <w:p w14:paraId="2893C090" w14:textId="77777777" w:rsidR="00A15B67" w:rsidRDefault="00A15B67" w:rsidP="00A56573">
            <w:pPr>
              <w:pStyle w:val="TAL"/>
              <w:keepNext w:val="0"/>
              <w:keepLines w:val="0"/>
              <w:widowControl w:val="0"/>
              <w:rPr>
                <w:rFonts w:cs="Arial"/>
                <w:szCs w:val="18"/>
              </w:rPr>
            </w:pPr>
            <w:proofErr w:type="spellStart"/>
            <w:r w:rsidRPr="001C325D">
              <w:t>nrofSS-BlocksToAverage</w:t>
            </w:r>
            <w:proofErr w:type="spellEnd"/>
          </w:p>
        </w:tc>
        <w:tc>
          <w:tcPr>
            <w:tcW w:w="4320" w:type="dxa"/>
          </w:tcPr>
          <w:p w14:paraId="474F1F8A" w14:textId="77777777" w:rsidR="00A15B67" w:rsidRDefault="00A15B67" w:rsidP="00A56573">
            <w:pPr>
              <w:pStyle w:val="TAL"/>
              <w:keepNext w:val="0"/>
              <w:keepLines w:val="0"/>
              <w:widowControl w:val="0"/>
              <w:rPr>
                <w:rFonts w:cs="Arial"/>
                <w:szCs w:val="18"/>
                <w:lang w:eastAsia="zh-CN"/>
              </w:rPr>
            </w:pPr>
            <w:r>
              <w:rPr>
                <w:rFonts w:cs="Arial"/>
                <w:szCs w:val="18"/>
                <w:lang w:eastAsia="zh-CN"/>
              </w:rPr>
              <w:t>1</w:t>
            </w:r>
          </w:p>
        </w:tc>
      </w:tr>
      <w:tr w:rsidR="00A15B67" w14:paraId="272E3C4D" w14:textId="77777777" w:rsidTr="00A84619">
        <w:trPr>
          <w:jc w:val="center"/>
        </w:trPr>
        <w:tc>
          <w:tcPr>
            <w:tcW w:w="3145" w:type="dxa"/>
          </w:tcPr>
          <w:p w14:paraId="7A88EBD0" w14:textId="77777777" w:rsidR="00A15B67" w:rsidRDefault="00A15B67" w:rsidP="00A56573">
            <w:pPr>
              <w:pStyle w:val="TAL"/>
              <w:keepNext w:val="0"/>
              <w:keepLines w:val="0"/>
              <w:widowControl w:val="0"/>
            </w:pPr>
            <w:r>
              <w:t>Beam Consolidation:</w:t>
            </w:r>
          </w:p>
          <w:p w14:paraId="71CB82D2" w14:textId="77777777" w:rsidR="00A15B67" w:rsidRPr="001C325D" w:rsidRDefault="00A15B67" w:rsidP="00A56573">
            <w:pPr>
              <w:pStyle w:val="TAL"/>
              <w:keepNext w:val="0"/>
              <w:keepLines w:val="0"/>
              <w:widowControl w:val="0"/>
            </w:pPr>
            <w:proofErr w:type="spellStart"/>
            <w:r w:rsidRPr="001C325D">
              <w:t>absThreshSS-BlocksConsolidation</w:t>
            </w:r>
            <w:proofErr w:type="spellEnd"/>
          </w:p>
        </w:tc>
        <w:tc>
          <w:tcPr>
            <w:tcW w:w="4320" w:type="dxa"/>
          </w:tcPr>
          <w:p w14:paraId="2766A0A9" w14:textId="77777777" w:rsidR="00A15B67" w:rsidRDefault="00A15B67" w:rsidP="00A56573">
            <w:pPr>
              <w:pStyle w:val="TAL"/>
              <w:keepNext w:val="0"/>
              <w:keepLines w:val="0"/>
              <w:widowControl w:val="0"/>
              <w:rPr>
                <w:rFonts w:cs="Arial"/>
                <w:szCs w:val="18"/>
                <w:lang w:eastAsia="zh-CN"/>
              </w:rPr>
            </w:pPr>
            <w:r>
              <w:rPr>
                <w:rFonts w:cs="Arial"/>
                <w:szCs w:val="18"/>
                <w:lang w:eastAsia="zh-CN"/>
              </w:rPr>
              <w:t>-110 dBm</w:t>
            </w:r>
          </w:p>
        </w:tc>
      </w:tr>
      <w:tr w:rsidR="00A15B67" w14:paraId="5580CFF2" w14:textId="77777777" w:rsidTr="00A84619">
        <w:trPr>
          <w:jc w:val="center"/>
        </w:trPr>
        <w:tc>
          <w:tcPr>
            <w:tcW w:w="3145" w:type="dxa"/>
          </w:tcPr>
          <w:p w14:paraId="33CC25B3" w14:textId="77777777" w:rsidR="00A15B67" w:rsidRPr="001C325D" w:rsidRDefault="00A15B67" w:rsidP="00A56573">
            <w:pPr>
              <w:pStyle w:val="TAL"/>
              <w:keepNext w:val="0"/>
              <w:keepLines w:val="0"/>
              <w:widowControl w:val="0"/>
            </w:pPr>
            <w:r>
              <w:t>L3-Filtering: Filter Coefficient K</w:t>
            </w:r>
          </w:p>
        </w:tc>
        <w:tc>
          <w:tcPr>
            <w:tcW w:w="4320" w:type="dxa"/>
          </w:tcPr>
          <w:p w14:paraId="39CF01B2" w14:textId="77777777" w:rsidR="00A15B67" w:rsidRDefault="00A15B67" w:rsidP="00A56573">
            <w:pPr>
              <w:pStyle w:val="TAL"/>
              <w:keepNext w:val="0"/>
              <w:keepLines w:val="0"/>
              <w:widowControl w:val="0"/>
              <w:rPr>
                <w:rFonts w:cs="Arial"/>
                <w:szCs w:val="18"/>
                <w:lang w:eastAsia="zh-CN"/>
              </w:rPr>
            </w:pPr>
            <w:r>
              <w:rPr>
                <w:rFonts w:cs="Arial"/>
                <w:szCs w:val="18"/>
                <w:lang w:eastAsia="zh-CN"/>
              </w:rPr>
              <w:t>4</w:t>
            </w:r>
          </w:p>
        </w:tc>
      </w:tr>
    </w:tbl>
    <w:p w14:paraId="49B65F4A" w14:textId="77777777" w:rsidR="00A15B67" w:rsidRDefault="00A15B67" w:rsidP="00A56573">
      <w:pPr>
        <w:ind w:left="567" w:hanging="567"/>
        <w:jc w:val="left"/>
        <w:rPr>
          <w:rFonts w:cs="Arial"/>
          <w:lang w:val="en-US"/>
        </w:rPr>
      </w:pPr>
    </w:p>
    <w:p w14:paraId="394C9E43" w14:textId="77777777" w:rsidR="006F4BAB" w:rsidRDefault="006F4BAB" w:rsidP="00A56573">
      <w:pPr>
        <w:ind w:left="567" w:hanging="567"/>
        <w:jc w:val="left"/>
        <w:rPr>
          <w:rFonts w:cs="Arial"/>
          <w:lang w:val="en-US"/>
        </w:rPr>
      </w:pPr>
    </w:p>
    <w:p w14:paraId="4BDB4EC0" w14:textId="77777777" w:rsidR="006F4BAB" w:rsidRDefault="006F4BAB" w:rsidP="00A56573">
      <w:pPr>
        <w:ind w:left="567" w:hanging="567"/>
        <w:jc w:val="left"/>
        <w:rPr>
          <w:rFonts w:cs="Arial"/>
          <w:lang w:val="en-US"/>
        </w:rPr>
      </w:pPr>
    </w:p>
    <w:p w14:paraId="747274B1" w14:textId="77777777" w:rsidR="00A15B67" w:rsidRPr="001E1B20" w:rsidRDefault="00A15B67" w:rsidP="00A56573">
      <w:pPr>
        <w:pStyle w:val="Heading3"/>
      </w:pPr>
      <w:r>
        <w:t xml:space="preserve">A.2 Simulation assumptions of </w:t>
      </w:r>
      <w:r w:rsidRPr="00CF4F83">
        <w:t>Intra-cell intra-frequency FR</w:t>
      </w:r>
      <w:r>
        <w:t>2</w:t>
      </w:r>
      <w:r w:rsidRPr="00CF4F83">
        <w:t xml:space="preserve"> to FR</w:t>
      </w:r>
      <w:r>
        <w:t>2</w:t>
      </w:r>
      <w:r w:rsidRPr="00CF4F83">
        <w:t xml:space="preserve"> temporal domain case </w:t>
      </w:r>
      <w:r>
        <w:t>A</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4500"/>
      </w:tblGrid>
      <w:tr w:rsidR="00A15B67" w14:paraId="3F2FF8B8" w14:textId="77777777" w:rsidTr="00A84619">
        <w:trPr>
          <w:jc w:val="center"/>
        </w:trPr>
        <w:tc>
          <w:tcPr>
            <w:tcW w:w="3055" w:type="dxa"/>
            <w:shd w:val="clear" w:color="auto" w:fill="D9D9D9"/>
          </w:tcPr>
          <w:p w14:paraId="65F3B032" w14:textId="77777777" w:rsidR="00A15B67" w:rsidRDefault="00A15B67" w:rsidP="00A56573">
            <w:pPr>
              <w:pStyle w:val="TAH"/>
              <w:keepNext w:val="0"/>
              <w:keepLines w:val="0"/>
              <w:widowControl w:val="0"/>
              <w:jc w:val="left"/>
              <w:rPr>
                <w:rFonts w:cs="Arial"/>
                <w:szCs w:val="18"/>
              </w:rPr>
            </w:pPr>
            <w:r>
              <w:rPr>
                <w:rFonts w:cs="Arial"/>
                <w:szCs w:val="18"/>
              </w:rPr>
              <w:t>Parameter</w:t>
            </w:r>
          </w:p>
        </w:tc>
        <w:tc>
          <w:tcPr>
            <w:tcW w:w="4500" w:type="dxa"/>
            <w:shd w:val="clear" w:color="auto" w:fill="D9D9D9"/>
          </w:tcPr>
          <w:p w14:paraId="50BB5EC8" w14:textId="77777777" w:rsidR="00A15B67" w:rsidRDefault="00A15B67" w:rsidP="00A56573">
            <w:pPr>
              <w:pStyle w:val="TAH"/>
              <w:keepNext w:val="0"/>
              <w:keepLines w:val="0"/>
              <w:widowControl w:val="0"/>
              <w:jc w:val="left"/>
              <w:rPr>
                <w:rFonts w:eastAsiaTheme="minorEastAsia" w:cs="Arial"/>
                <w:szCs w:val="18"/>
                <w:lang w:eastAsia="zh-CN"/>
              </w:rPr>
            </w:pPr>
            <w:r>
              <w:rPr>
                <w:rFonts w:eastAsiaTheme="minorEastAsia" w:cs="Arial"/>
                <w:szCs w:val="18"/>
                <w:lang w:eastAsia="zh-CN"/>
              </w:rPr>
              <w:t>Value</w:t>
            </w:r>
          </w:p>
        </w:tc>
      </w:tr>
      <w:tr w:rsidR="00A15B67" w14:paraId="4EBBCD7D" w14:textId="77777777" w:rsidTr="00A84619">
        <w:trPr>
          <w:jc w:val="center"/>
        </w:trPr>
        <w:tc>
          <w:tcPr>
            <w:tcW w:w="3055" w:type="dxa"/>
          </w:tcPr>
          <w:p w14:paraId="2E65916C"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Frequency Range</w:t>
            </w:r>
          </w:p>
        </w:tc>
        <w:tc>
          <w:tcPr>
            <w:tcW w:w="4500" w:type="dxa"/>
          </w:tcPr>
          <w:p w14:paraId="0988A944" w14:textId="77777777" w:rsidR="00A15B67" w:rsidRDefault="00A15B67" w:rsidP="00A56573">
            <w:pPr>
              <w:pStyle w:val="TAC"/>
              <w:jc w:val="left"/>
            </w:pPr>
            <w:r>
              <w:t>FR2 – 30 GHz</w:t>
            </w:r>
          </w:p>
          <w:p w14:paraId="5AD23EB0" w14:textId="77777777" w:rsidR="00A15B67" w:rsidRDefault="00A15B67" w:rsidP="00A56573">
            <w:pPr>
              <w:pStyle w:val="TAL"/>
              <w:keepNext w:val="0"/>
              <w:keepLines w:val="0"/>
              <w:widowControl w:val="0"/>
              <w:rPr>
                <w:rFonts w:eastAsia="Microsoft YaHei UI" w:cs="Arial"/>
                <w:color w:val="000000"/>
                <w:szCs w:val="18"/>
                <w:lang w:eastAsia="zh-CN"/>
              </w:rPr>
            </w:pPr>
          </w:p>
        </w:tc>
      </w:tr>
      <w:tr w:rsidR="00A15B67" w14:paraId="4E3DC798" w14:textId="77777777" w:rsidTr="00A84619">
        <w:trPr>
          <w:jc w:val="center"/>
        </w:trPr>
        <w:tc>
          <w:tcPr>
            <w:tcW w:w="3055" w:type="dxa"/>
          </w:tcPr>
          <w:p w14:paraId="15C70F4D"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Deployment</w:t>
            </w:r>
          </w:p>
        </w:tc>
        <w:tc>
          <w:tcPr>
            <w:tcW w:w="4500" w:type="dxa"/>
          </w:tcPr>
          <w:p w14:paraId="10A2BD1D" w14:textId="77777777" w:rsidR="00A15B67" w:rsidRDefault="00A15B67" w:rsidP="00A56573">
            <w:pPr>
              <w:pStyle w:val="TAL"/>
              <w:keepNext w:val="0"/>
              <w:keepLines w:val="0"/>
              <w:widowControl w:val="0"/>
              <w:rPr>
                <w:rFonts w:eastAsia="Microsoft YaHei UI" w:cs="Arial"/>
                <w:color w:val="000000"/>
                <w:szCs w:val="18"/>
              </w:rPr>
            </w:pPr>
            <w:proofErr w:type="spellStart"/>
            <w:r>
              <w:rPr>
                <w:rFonts w:eastAsia="Microsoft YaHei UI" w:cs="Arial"/>
                <w:color w:val="000000"/>
                <w:szCs w:val="18"/>
              </w:rPr>
              <w:t>UMa</w:t>
            </w:r>
            <w:proofErr w:type="spellEnd"/>
            <w:r>
              <w:rPr>
                <w:rFonts w:eastAsia="Microsoft YaHei UI" w:cs="Arial"/>
                <w:color w:val="000000"/>
                <w:szCs w:val="18"/>
              </w:rPr>
              <w:t xml:space="preserve">, </w:t>
            </w:r>
            <w:r w:rsidRPr="005F447A">
              <w:rPr>
                <w:rFonts w:eastAsia="Microsoft YaHei UI" w:cs="Arial"/>
                <w:color w:val="000000"/>
                <w:szCs w:val="18"/>
              </w:rPr>
              <w:t>2-tier model with wrap-around (7 sites, 3 sectors/cells per site</w:t>
            </w:r>
            <w:r>
              <w:rPr>
                <w:rFonts w:eastAsia="Microsoft YaHei UI" w:cs="Arial"/>
                <w:color w:val="000000"/>
                <w:szCs w:val="18"/>
              </w:rPr>
              <w:t>)</w:t>
            </w:r>
          </w:p>
        </w:tc>
      </w:tr>
      <w:tr w:rsidR="00A15B67" w14:paraId="1A32CEF3" w14:textId="77777777" w:rsidTr="00A84619">
        <w:trPr>
          <w:jc w:val="center"/>
        </w:trPr>
        <w:tc>
          <w:tcPr>
            <w:tcW w:w="3055" w:type="dxa"/>
          </w:tcPr>
          <w:p w14:paraId="331EE5B1" w14:textId="77777777" w:rsidR="00A15B67" w:rsidRDefault="00A15B67" w:rsidP="00A56573">
            <w:pPr>
              <w:pStyle w:val="TAL"/>
              <w:keepNext w:val="0"/>
              <w:keepLines w:val="0"/>
              <w:widowControl w:val="0"/>
              <w:rPr>
                <w:rFonts w:eastAsia="Microsoft YaHei UI" w:cs="Arial"/>
                <w:color w:val="000000"/>
                <w:szCs w:val="18"/>
              </w:rPr>
            </w:pPr>
            <w:r w:rsidRPr="00D80D37">
              <w:rPr>
                <w:rFonts w:cs="Arial"/>
                <w:szCs w:val="18"/>
              </w:rPr>
              <w:t>Inter site distance</w:t>
            </w:r>
          </w:p>
        </w:tc>
        <w:tc>
          <w:tcPr>
            <w:tcW w:w="4500" w:type="dxa"/>
          </w:tcPr>
          <w:p w14:paraId="435E781D" w14:textId="77777777" w:rsidR="00A15B67" w:rsidRDefault="00A15B67" w:rsidP="00A56573">
            <w:pPr>
              <w:pStyle w:val="TAL"/>
              <w:keepNext w:val="0"/>
              <w:keepLines w:val="0"/>
              <w:widowControl w:val="0"/>
              <w:rPr>
                <w:rFonts w:eastAsia="Microsoft YaHei UI" w:cs="Arial"/>
                <w:color w:val="000000"/>
                <w:szCs w:val="18"/>
              </w:rPr>
            </w:pPr>
            <w:r>
              <w:rPr>
                <w:rFonts w:cs="Arial"/>
                <w:szCs w:val="18"/>
                <w:lang w:eastAsia="zh-CN"/>
              </w:rPr>
              <w:t>200 m</w:t>
            </w:r>
          </w:p>
        </w:tc>
      </w:tr>
      <w:tr w:rsidR="00A15B67" w14:paraId="1D954BD9" w14:textId="77777777" w:rsidTr="00A84619">
        <w:trPr>
          <w:jc w:val="center"/>
        </w:trPr>
        <w:tc>
          <w:tcPr>
            <w:tcW w:w="3055" w:type="dxa"/>
          </w:tcPr>
          <w:p w14:paraId="2A39EEA9"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Channel model</w:t>
            </w:r>
          </w:p>
        </w:tc>
        <w:tc>
          <w:tcPr>
            <w:tcW w:w="4500" w:type="dxa"/>
          </w:tcPr>
          <w:p w14:paraId="0B858D95" w14:textId="0E1B83F2" w:rsidR="00A15B67" w:rsidRDefault="00A15B67" w:rsidP="00A56573">
            <w:pPr>
              <w:pStyle w:val="TAL"/>
              <w:keepNext w:val="0"/>
              <w:keepLines w:val="0"/>
              <w:widowControl w:val="0"/>
              <w:rPr>
                <w:rFonts w:eastAsia="Microsoft YaHei UI" w:cs="Arial"/>
                <w:color w:val="000000"/>
                <w:szCs w:val="18"/>
                <w:lang w:eastAsia="zh-CN"/>
              </w:rPr>
            </w:pPr>
            <w:r>
              <w:t>According to TR 38.901 [</w:t>
            </w:r>
            <w:r w:rsidR="00DF247F">
              <w:t>6</w:t>
            </w:r>
            <w:r>
              <w:t>]</w:t>
            </w:r>
          </w:p>
        </w:tc>
      </w:tr>
      <w:tr w:rsidR="00A15B67" w14:paraId="7708950A" w14:textId="77777777" w:rsidTr="00A84619">
        <w:trPr>
          <w:jc w:val="center"/>
        </w:trPr>
        <w:tc>
          <w:tcPr>
            <w:tcW w:w="3055" w:type="dxa"/>
          </w:tcPr>
          <w:p w14:paraId="038B7896"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System BW</w:t>
            </w:r>
          </w:p>
        </w:tc>
        <w:tc>
          <w:tcPr>
            <w:tcW w:w="4500" w:type="dxa"/>
          </w:tcPr>
          <w:p w14:paraId="189DC12D" w14:textId="77777777" w:rsidR="00A15B67" w:rsidRPr="00BE680B" w:rsidRDefault="00A15B67" w:rsidP="00A56573">
            <w:pPr>
              <w:pStyle w:val="TAL"/>
              <w:keepNext w:val="0"/>
              <w:keepLines w:val="0"/>
              <w:widowControl w:val="0"/>
            </w:pPr>
            <w:r>
              <w:t>80 MHz</w:t>
            </w:r>
          </w:p>
        </w:tc>
      </w:tr>
      <w:tr w:rsidR="00A15B67" w14:paraId="0696BE6D" w14:textId="77777777" w:rsidTr="00A84619">
        <w:trPr>
          <w:jc w:val="center"/>
        </w:trPr>
        <w:tc>
          <w:tcPr>
            <w:tcW w:w="3055" w:type="dxa"/>
          </w:tcPr>
          <w:p w14:paraId="1F4A9B98" w14:textId="77777777" w:rsidR="00A15B67" w:rsidRDefault="00A15B67" w:rsidP="00A56573">
            <w:pPr>
              <w:pStyle w:val="TAL"/>
              <w:keepNext w:val="0"/>
              <w:keepLines w:val="0"/>
              <w:widowControl w:val="0"/>
              <w:rPr>
                <w:rFonts w:eastAsia="Microsoft YaHei UI" w:cs="Arial"/>
                <w:color w:val="000000"/>
                <w:szCs w:val="18"/>
              </w:rPr>
            </w:pPr>
            <w:r>
              <w:rPr>
                <w:rFonts w:eastAsia="Microsoft YaHei UI" w:cs="Arial"/>
                <w:color w:val="000000"/>
                <w:szCs w:val="18"/>
              </w:rPr>
              <w:t xml:space="preserve">Sub-carrier Spacing </w:t>
            </w:r>
          </w:p>
        </w:tc>
        <w:tc>
          <w:tcPr>
            <w:tcW w:w="4500" w:type="dxa"/>
          </w:tcPr>
          <w:p w14:paraId="0C3FCC8C" w14:textId="77777777" w:rsidR="00A15B67" w:rsidRDefault="00A15B67" w:rsidP="00A56573">
            <w:pPr>
              <w:pStyle w:val="TAL"/>
              <w:keepNext w:val="0"/>
              <w:keepLines w:val="0"/>
              <w:widowControl w:val="0"/>
            </w:pPr>
            <w:r>
              <w:t>120 kHz</w:t>
            </w:r>
          </w:p>
        </w:tc>
      </w:tr>
      <w:tr w:rsidR="00A15B67" w14:paraId="05AE8F0B" w14:textId="77777777" w:rsidTr="00A84619">
        <w:trPr>
          <w:jc w:val="center"/>
        </w:trPr>
        <w:tc>
          <w:tcPr>
            <w:tcW w:w="3055" w:type="dxa"/>
          </w:tcPr>
          <w:p w14:paraId="60140B7A" w14:textId="77777777" w:rsidR="00A15B67" w:rsidRDefault="00A15B67" w:rsidP="00A56573">
            <w:pPr>
              <w:pStyle w:val="TAL"/>
              <w:keepNext w:val="0"/>
              <w:keepLines w:val="0"/>
              <w:widowControl w:val="0"/>
              <w:rPr>
                <w:rFonts w:cs="Arial"/>
                <w:szCs w:val="18"/>
              </w:rPr>
            </w:pPr>
            <w:r>
              <w:rPr>
                <w:rFonts w:cs="Arial"/>
                <w:szCs w:val="18"/>
              </w:rPr>
              <w:t>UE Speed</w:t>
            </w:r>
          </w:p>
        </w:tc>
        <w:tc>
          <w:tcPr>
            <w:tcW w:w="4500" w:type="dxa"/>
          </w:tcPr>
          <w:p w14:paraId="7C0923C7" w14:textId="77777777" w:rsidR="00A15B67" w:rsidRDefault="00A15B67" w:rsidP="00A56573">
            <w:pPr>
              <w:pStyle w:val="TAL"/>
              <w:keepNext w:val="0"/>
              <w:keepLines w:val="0"/>
              <w:widowControl w:val="0"/>
              <w:rPr>
                <w:rFonts w:cs="Arial"/>
                <w:szCs w:val="18"/>
                <w:lang w:eastAsia="zh-CN"/>
              </w:rPr>
            </w:pPr>
            <w:r>
              <w:rPr>
                <w:rFonts w:cs="Arial"/>
                <w:szCs w:val="18"/>
                <w:lang w:eastAsia="zh-CN"/>
              </w:rPr>
              <w:t>60 Km/h</w:t>
            </w:r>
          </w:p>
        </w:tc>
      </w:tr>
      <w:tr w:rsidR="00A15B67" w14:paraId="7803BBF9" w14:textId="77777777" w:rsidTr="00A84619">
        <w:trPr>
          <w:jc w:val="center"/>
        </w:trPr>
        <w:tc>
          <w:tcPr>
            <w:tcW w:w="3055" w:type="dxa"/>
          </w:tcPr>
          <w:p w14:paraId="14B25551" w14:textId="77777777" w:rsidR="00A15B67" w:rsidRDefault="00A15B67" w:rsidP="00A56573">
            <w:pPr>
              <w:pStyle w:val="TAL"/>
              <w:keepNext w:val="0"/>
              <w:keepLines w:val="0"/>
              <w:widowControl w:val="0"/>
              <w:rPr>
                <w:rFonts w:cs="Arial"/>
                <w:szCs w:val="18"/>
              </w:rPr>
            </w:pPr>
            <w:r>
              <w:rPr>
                <w:rFonts w:cs="Arial"/>
                <w:szCs w:val="18"/>
              </w:rPr>
              <w:t>UE distribution</w:t>
            </w:r>
          </w:p>
        </w:tc>
        <w:tc>
          <w:tcPr>
            <w:tcW w:w="4500" w:type="dxa"/>
          </w:tcPr>
          <w:p w14:paraId="187FC05F" w14:textId="77777777" w:rsidR="00A15B67" w:rsidRDefault="00A15B67" w:rsidP="00A56573">
            <w:pPr>
              <w:pStyle w:val="TAL"/>
              <w:keepNext w:val="0"/>
              <w:keepLines w:val="0"/>
              <w:widowControl w:val="0"/>
              <w:rPr>
                <w:rFonts w:cs="Arial"/>
                <w:szCs w:val="18"/>
                <w:lang w:eastAsia="zh-CN"/>
              </w:rPr>
            </w:pPr>
            <w:r>
              <w:rPr>
                <w:rFonts w:eastAsia="SimSun" w:cs="Arial"/>
                <w:color w:val="000000"/>
                <w:szCs w:val="18"/>
                <w:lang w:val="en-US" w:eastAsia="zh-CN"/>
              </w:rPr>
              <w:t>100% outdoor (in vehicle)</w:t>
            </w:r>
          </w:p>
        </w:tc>
      </w:tr>
      <w:tr w:rsidR="00A15B67" w14:paraId="08FC33BB" w14:textId="77777777" w:rsidTr="00A84619">
        <w:trPr>
          <w:jc w:val="center"/>
        </w:trPr>
        <w:tc>
          <w:tcPr>
            <w:tcW w:w="3055" w:type="dxa"/>
          </w:tcPr>
          <w:p w14:paraId="424F39E4" w14:textId="77777777" w:rsidR="00A15B67" w:rsidRDefault="00A15B67" w:rsidP="00A56573">
            <w:pPr>
              <w:pStyle w:val="TAL"/>
              <w:keepNext w:val="0"/>
              <w:keepLines w:val="0"/>
              <w:widowControl w:val="0"/>
              <w:rPr>
                <w:rFonts w:cs="Arial"/>
                <w:szCs w:val="18"/>
              </w:rPr>
            </w:pPr>
            <w:r>
              <w:rPr>
                <w:rFonts w:cs="Arial"/>
                <w:szCs w:val="18"/>
              </w:rPr>
              <w:t>BS Antenna Configuration</w:t>
            </w:r>
          </w:p>
        </w:tc>
        <w:tc>
          <w:tcPr>
            <w:tcW w:w="4500" w:type="dxa"/>
          </w:tcPr>
          <w:p w14:paraId="746CB22C" w14:textId="77777777" w:rsidR="00A15B67" w:rsidRPr="00EB4A44" w:rsidRDefault="00A15B67" w:rsidP="00A56573">
            <w:pPr>
              <w:keepNext/>
              <w:keepLines/>
              <w:spacing w:after="0"/>
              <w:jc w:val="left"/>
              <w:rPr>
                <w:rFonts w:cs="Arial"/>
                <w:color w:val="000000"/>
                <w:sz w:val="18"/>
                <w:szCs w:val="18"/>
                <w:lang w:val="fr-FR"/>
              </w:rPr>
            </w:pPr>
            <w:r>
              <w:rPr>
                <w:rFonts w:cs="Arial"/>
                <w:color w:val="000000"/>
                <w:sz w:val="18"/>
                <w:szCs w:val="18"/>
                <w:lang w:val="fr-FR"/>
              </w:rPr>
              <w:t>(8,4,2,1,1,1,1), (</w:t>
            </w:r>
            <w:proofErr w:type="spellStart"/>
            <w:proofErr w:type="gramStart"/>
            <w:r>
              <w:rPr>
                <w:rFonts w:cs="Arial"/>
                <w:color w:val="000000"/>
                <w:sz w:val="18"/>
                <w:szCs w:val="18"/>
                <w:lang w:val="fr-FR"/>
              </w:rPr>
              <w:t>dH,dV</w:t>
            </w:r>
            <w:proofErr w:type="spellEnd"/>
            <w:proofErr w:type="gramEnd"/>
            <w:r>
              <w:rPr>
                <w:rFonts w:cs="Arial"/>
                <w:color w:val="000000"/>
                <w:sz w:val="18"/>
                <w:szCs w:val="18"/>
                <w:lang w:val="fr-FR"/>
              </w:rPr>
              <w:t>) = (0.5, 0.5)</w:t>
            </w:r>
            <w:r>
              <w:rPr>
                <w:rFonts w:cs="Arial"/>
                <w:color w:val="000000"/>
                <w:sz w:val="18"/>
                <w:szCs w:val="18"/>
              </w:rPr>
              <w:t>λ</w:t>
            </w:r>
          </w:p>
        </w:tc>
      </w:tr>
      <w:tr w:rsidR="00A15B67" w14:paraId="4464632F" w14:textId="77777777" w:rsidTr="00A84619">
        <w:trPr>
          <w:jc w:val="center"/>
        </w:trPr>
        <w:tc>
          <w:tcPr>
            <w:tcW w:w="3055" w:type="dxa"/>
          </w:tcPr>
          <w:p w14:paraId="4E593638" w14:textId="77777777" w:rsidR="00A15B67" w:rsidRDefault="00A15B67" w:rsidP="00A56573">
            <w:pPr>
              <w:pStyle w:val="TAL"/>
              <w:keepNext w:val="0"/>
              <w:keepLines w:val="0"/>
              <w:widowControl w:val="0"/>
              <w:rPr>
                <w:rFonts w:cs="Arial"/>
                <w:szCs w:val="18"/>
              </w:rPr>
            </w:pPr>
            <w:r w:rsidRPr="00FB49B6">
              <w:rPr>
                <w:rFonts w:eastAsia="Microsoft YaHei UI" w:cs="Arial"/>
                <w:color w:val="000000"/>
                <w:szCs w:val="18"/>
              </w:rPr>
              <w:t>BS Antenna radiation pattern</w:t>
            </w:r>
          </w:p>
        </w:tc>
        <w:tc>
          <w:tcPr>
            <w:tcW w:w="4500" w:type="dxa"/>
          </w:tcPr>
          <w:p w14:paraId="4F81DF67" w14:textId="77777777" w:rsidR="00A15B67" w:rsidRDefault="00A15B67" w:rsidP="00A56573">
            <w:pPr>
              <w:pStyle w:val="TAL"/>
              <w:keepNext w:val="0"/>
              <w:keepLines w:val="0"/>
              <w:widowControl w:val="0"/>
              <w:rPr>
                <w:rFonts w:eastAsia="Microsoft YaHei UI" w:cs="Arial"/>
                <w:color w:val="000000"/>
                <w:szCs w:val="18"/>
                <w:lang w:eastAsia="zh-CN"/>
              </w:rPr>
            </w:pPr>
            <w:r>
              <w:rPr>
                <w:rFonts w:cs="Arial"/>
                <w:szCs w:val="18"/>
              </w:rPr>
              <w:t>3-sector antenna radiation pattern</w:t>
            </w:r>
          </w:p>
        </w:tc>
      </w:tr>
      <w:tr w:rsidR="00A15B67" w14:paraId="6B5426EF" w14:textId="77777777" w:rsidTr="00A84619">
        <w:trPr>
          <w:jc w:val="center"/>
        </w:trPr>
        <w:tc>
          <w:tcPr>
            <w:tcW w:w="3055" w:type="dxa"/>
          </w:tcPr>
          <w:p w14:paraId="5A3DEA13"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UE Antenna Configuration</w:t>
            </w:r>
          </w:p>
        </w:tc>
        <w:tc>
          <w:tcPr>
            <w:tcW w:w="4500" w:type="dxa"/>
          </w:tcPr>
          <w:p w14:paraId="1449B93D" w14:textId="77777777" w:rsidR="00A15B67" w:rsidRPr="003D09ED" w:rsidRDefault="00A15B67" w:rsidP="00A56573">
            <w:pPr>
              <w:widowControl w:val="0"/>
              <w:spacing w:after="0"/>
              <w:jc w:val="left"/>
              <w:rPr>
                <w:rFonts w:cs="Arial"/>
                <w:color w:val="000000"/>
                <w:sz w:val="18"/>
                <w:szCs w:val="18"/>
                <w:lang w:val="en-US"/>
              </w:rPr>
            </w:pPr>
            <w:r>
              <w:rPr>
                <w:rFonts w:cs="Arial"/>
                <w:color w:val="000000"/>
                <w:sz w:val="18"/>
                <w:szCs w:val="18"/>
              </w:rPr>
              <w:t>(4,1,2,1,1,1,1), (</w:t>
            </w:r>
            <w:proofErr w:type="spellStart"/>
            <w:proofErr w:type="gramStart"/>
            <w:r>
              <w:rPr>
                <w:rFonts w:cs="Arial"/>
                <w:color w:val="000000"/>
                <w:sz w:val="18"/>
                <w:szCs w:val="18"/>
              </w:rPr>
              <w:t>dH,dV</w:t>
            </w:r>
            <w:proofErr w:type="spellEnd"/>
            <w:proofErr w:type="gramEnd"/>
            <w:r>
              <w:rPr>
                <w:rFonts w:cs="Arial"/>
                <w:color w:val="000000"/>
                <w:sz w:val="18"/>
                <w:szCs w:val="18"/>
              </w:rPr>
              <w:t>) = (0.5, 0.5)λ</w:t>
            </w:r>
          </w:p>
        </w:tc>
      </w:tr>
      <w:tr w:rsidR="00A15B67" w14:paraId="2CAEA9D4" w14:textId="77777777" w:rsidTr="00A84619">
        <w:trPr>
          <w:jc w:val="center"/>
        </w:trPr>
        <w:tc>
          <w:tcPr>
            <w:tcW w:w="3055" w:type="dxa"/>
          </w:tcPr>
          <w:p w14:paraId="16668D7F" w14:textId="77777777" w:rsidR="00A15B67" w:rsidRDefault="00A15B67" w:rsidP="00A56573">
            <w:pPr>
              <w:pStyle w:val="TAL"/>
              <w:keepNext w:val="0"/>
              <w:keepLines w:val="0"/>
              <w:widowControl w:val="0"/>
              <w:rPr>
                <w:rFonts w:cs="Arial"/>
                <w:szCs w:val="18"/>
              </w:rPr>
            </w:pPr>
            <w:r w:rsidRPr="003D09ED">
              <w:rPr>
                <w:rFonts w:eastAsia="Microsoft YaHei UI" w:cs="Arial"/>
                <w:color w:val="000000"/>
                <w:szCs w:val="18"/>
              </w:rPr>
              <w:t>UE Antenna radiation pattern</w:t>
            </w:r>
          </w:p>
        </w:tc>
        <w:tc>
          <w:tcPr>
            <w:tcW w:w="4500" w:type="dxa"/>
          </w:tcPr>
          <w:p w14:paraId="774EFF8D" w14:textId="77777777" w:rsidR="00A15B67" w:rsidRPr="00A53AB5" w:rsidRDefault="00A15B67" w:rsidP="00A56573">
            <w:pPr>
              <w:pStyle w:val="TAC"/>
              <w:keepNext w:val="0"/>
              <w:keepLines w:val="0"/>
              <w:widowControl w:val="0"/>
              <w:jc w:val="left"/>
              <w:rPr>
                <w:rFonts w:cs="Arial"/>
                <w:szCs w:val="18"/>
              </w:rPr>
            </w:pPr>
            <w:r>
              <w:rPr>
                <w:rFonts w:cs="Arial"/>
                <w:szCs w:val="18"/>
              </w:rPr>
              <w:t>2 panels (left, right)</w:t>
            </w:r>
          </w:p>
        </w:tc>
      </w:tr>
      <w:tr w:rsidR="00A15B67" w14:paraId="2E1001C0" w14:textId="77777777" w:rsidTr="00A84619">
        <w:trPr>
          <w:jc w:val="center"/>
        </w:trPr>
        <w:tc>
          <w:tcPr>
            <w:tcW w:w="3055" w:type="dxa"/>
          </w:tcPr>
          <w:p w14:paraId="43B5E92E" w14:textId="77777777" w:rsidR="00A15B67" w:rsidRDefault="00A15B67" w:rsidP="00A56573">
            <w:pPr>
              <w:pStyle w:val="TAL"/>
              <w:keepNext w:val="0"/>
              <w:keepLines w:val="0"/>
              <w:widowControl w:val="0"/>
              <w:rPr>
                <w:rFonts w:eastAsia="Microsoft YaHei UI" w:cs="Arial"/>
                <w:color w:val="000000"/>
                <w:szCs w:val="18"/>
              </w:rPr>
            </w:pPr>
            <w:r>
              <w:rPr>
                <w:rFonts w:cs="Arial"/>
                <w:szCs w:val="18"/>
              </w:rPr>
              <w:t>BS Tx Power</w:t>
            </w:r>
          </w:p>
        </w:tc>
        <w:tc>
          <w:tcPr>
            <w:tcW w:w="4500" w:type="dxa"/>
          </w:tcPr>
          <w:p w14:paraId="34BF6845"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40 dBm</w:t>
            </w:r>
          </w:p>
        </w:tc>
      </w:tr>
      <w:tr w:rsidR="00A15B67" w14:paraId="4357500F" w14:textId="77777777" w:rsidTr="00A84619">
        <w:trPr>
          <w:jc w:val="center"/>
        </w:trPr>
        <w:tc>
          <w:tcPr>
            <w:tcW w:w="3055" w:type="dxa"/>
          </w:tcPr>
          <w:p w14:paraId="371FDEB2" w14:textId="77777777" w:rsidR="00A15B67" w:rsidRPr="00D80D37" w:rsidRDefault="00A15B67" w:rsidP="00A56573">
            <w:pPr>
              <w:pStyle w:val="TAL"/>
              <w:keepNext w:val="0"/>
              <w:keepLines w:val="0"/>
              <w:widowControl w:val="0"/>
              <w:rPr>
                <w:rFonts w:cs="Arial"/>
                <w:szCs w:val="18"/>
              </w:rPr>
            </w:pPr>
            <w:r w:rsidRPr="00D80D37">
              <w:rPr>
                <w:rFonts w:cs="Arial"/>
                <w:szCs w:val="18"/>
              </w:rPr>
              <w:t>UE receiver Noise Figure</w:t>
            </w:r>
          </w:p>
        </w:tc>
        <w:tc>
          <w:tcPr>
            <w:tcW w:w="4500" w:type="dxa"/>
          </w:tcPr>
          <w:p w14:paraId="5CAF1220"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10 dB</w:t>
            </w:r>
          </w:p>
        </w:tc>
      </w:tr>
      <w:tr w:rsidR="00A15B67" w14:paraId="11B76922" w14:textId="77777777" w:rsidTr="00A84619">
        <w:trPr>
          <w:jc w:val="center"/>
        </w:trPr>
        <w:tc>
          <w:tcPr>
            <w:tcW w:w="3055" w:type="dxa"/>
          </w:tcPr>
          <w:p w14:paraId="07A721A6" w14:textId="77777777" w:rsidR="00A15B67" w:rsidRPr="00D80D37" w:rsidRDefault="00A15B67" w:rsidP="00A56573">
            <w:pPr>
              <w:pStyle w:val="TAL"/>
              <w:keepNext w:val="0"/>
              <w:keepLines w:val="0"/>
              <w:widowControl w:val="0"/>
              <w:rPr>
                <w:rFonts w:cs="Arial"/>
                <w:szCs w:val="18"/>
              </w:rPr>
            </w:pPr>
            <w:r w:rsidRPr="00D80D37">
              <w:rPr>
                <w:rFonts w:cs="Arial"/>
                <w:szCs w:val="18"/>
              </w:rPr>
              <w:t>BS Antenna height</w:t>
            </w:r>
          </w:p>
        </w:tc>
        <w:tc>
          <w:tcPr>
            <w:tcW w:w="4500" w:type="dxa"/>
          </w:tcPr>
          <w:p w14:paraId="31C29ABF"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25 m</w:t>
            </w:r>
          </w:p>
        </w:tc>
      </w:tr>
      <w:tr w:rsidR="00A15B67" w14:paraId="36FCDE0E" w14:textId="77777777" w:rsidTr="00A84619">
        <w:trPr>
          <w:jc w:val="center"/>
        </w:trPr>
        <w:tc>
          <w:tcPr>
            <w:tcW w:w="3055" w:type="dxa"/>
          </w:tcPr>
          <w:p w14:paraId="4448E55D" w14:textId="77777777" w:rsidR="00A15B67" w:rsidRPr="00D80D37" w:rsidRDefault="00A15B67" w:rsidP="00A56573">
            <w:pPr>
              <w:pStyle w:val="TAL"/>
              <w:keepNext w:val="0"/>
              <w:keepLines w:val="0"/>
              <w:widowControl w:val="0"/>
              <w:rPr>
                <w:rFonts w:cs="Arial"/>
                <w:szCs w:val="18"/>
              </w:rPr>
            </w:pPr>
            <w:r w:rsidRPr="00D80D37">
              <w:rPr>
                <w:rFonts w:cs="Arial"/>
                <w:szCs w:val="18"/>
              </w:rPr>
              <w:t>UE Antenna height</w:t>
            </w:r>
          </w:p>
        </w:tc>
        <w:tc>
          <w:tcPr>
            <w:tcW w:w="4500" w:type="dxa"/>
          </w:tcPr>
          <w:p w14:paraId="3B93FA7A"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1.5 m</w:t>
            </w:r>
          </w:p>
        </w:tc>
      </w:tr>
      <w:tr w:rsidR="00A15B67" w14:paraId="64B89C95" w14:textId="77777777" w:rsidTr="00A84619">
        <w:trPr>
          <w:jc w:val="center"/>
        </w:trPr>
        <w:tc>
          <w:tcPr>
            <w:tcW w:w="3055" w:type="dxa"/>
          </w:tcPr>
          <w:p w14:paraId="1DDFA0B8" w14:textId="77777777" w:rsidR="00A15B67" w:rsidRPr="00D80D37" w:rsidRDefault="00A15B67" w:rsidP="00A56573">
            <w:pPr>
              <w:pStyle w:val="TAL"/>
              <w:keepNext w:val="0"/>
              <w:keepLines w:val="0"/>
              <w:widowControl w:val="0"/>
              <w:rPr>
                <w:rFonts w:cs="Arial"/>
                <w:szCs w:val="18"/>
              </w:rPr>
            </w:pPr>
            <w:r w:rsidRPr="00D80D37">
              <w:rPr>
                <w:rFonts w:cs="Arial"/>
                <w:szCs w:val="18"/>
              </w:rPr>
              <w:t>Spatial consistency</w:t>
            </w:r>
          </w:p>
        </w:tc>
        <w:tc>
          <w:tcPr>
            <w:tcW w:w="4500" w:type="dxa"/>
          </w:tcPr>
          <w:p w14:paraId="27258052" w14:textId="5F92F300" w:rsidR="00A15B67" w:rsidRPr="008544F2" w:rsidRDefault="00A15B67" w:rsidP="00A56573">
            <w:pPr>
              <w:widowControl w:val="0"/>
              <w:spacing w:after="0"/>
              <w:jc w:val="left"/>
              <w:rPr>
                <w:rFonts w:cs="Arial"/>
                <w:sz w:val="18"/>
                <w:szCs w:val="18"/>
              </w:rPr>
            </w:pPr>
            <w:r>
              <w:rPr>
                <w:rFonts w:cs="Arial"/>
                <w:sz w:val="18"/>
                <w:szCs w:val="18"/>
              </w:rPr>
              <w:t>Procedure A in TR 38.901 [</w:t>
            </w:r>
            <w:r w:rsidR="00DF247F">
              <w:rPr>
                <w:rFonts w:cs="Arial"/>
                <w:sz w:val="18"/>
                <w:szCs w:val="18"/>
              </w:rPr>
              <w:t>6</w:t>
            </w:r>
            <w:r>
              <w:rPr>
                <w:rFonts w:cs="Arial"/>
                <w:sz w:val="18"/>
                <w:szCs w:val="18"/>
              </w:rPr>
              <w:t>]</w:t>
            </w:r>
          </w:p>
        </w:tc>
      </w:tr>
      <w:tr w:rsidR="00A15B67" w14:paraId="414BC2AF" w14:textId="77777777" w:rsidTr="00A84619">
        <w:trPr>
          <w:jc w:val="center"/>
        </w:trPr>
        <w:tc>
          <w:tcPr>
            <w:tcW w:w="3055" w:type="dxa"/>
          </w:tcPr>
          <w:p w14:paraId="195BF552" w14:textId="77777777" w:rsidR="00A15B67" w:rsidRDefault="00A15B67" w:rsidP="00A56573">
            <w:pPr>
              <w:pStyle w:val="TAL"/>
              <w:keepNext w:val="0"/>
              <w:keepLines w:val="0"/>
              <w:widowControl w:val="0"/>
              <w:rPr>
                <w:rFonts w:cs="Arial"/>
                <w:szCs w:val="18"/>
              </w:rPr>
            </w:pPr>
            <w:r>
              <w:rPr>
                <w:rFonts w:cs="Arial"/>
                <w:szCs w:val="18"/>
              </w:rPr>
              <w:t>UE trajectory model</w:t>
            </w:r>
          </w:p>
        </w:tc>
        <w:tc>
          <w:tcPr>
            <w:tcW w:w="4500" w:type="dxa"/>
          </w:tcPr>
          <w:p w14:paraId="77DF018F" w14:textId="77777777" w:rsidR="00A15B67" w:rsidRDefault="00A15B67" w:rsidP="00A56573">
            <w:pPr>
              <w:pStyle w:val="TAL"/>
              <w:keepNext w:val="0"/>
              <w:keepLines w:val="0"/>
              <w:widowControl w:val="0"/>
              <w:rPr>
                <w:rFonts w:cs="Arial"/>
                <w:szCs w:val="18"/>
                <w:lang w:eastAsia="zh-CN"/>
              </w:rPr>
            </w:pPr>
            <w:r>
              <w:rPr>
                <w:rFonts w:cs="Arial"/>
                <w:szCs w:val="18"/>
                <w:lang w:eastAsia="zh-CN"/>
              </w:rPr>
              <w:t>Option 1 (</w:t>
            </w:r>
            <w:r>
              <w:t>Linear trajectory model with random direction change</w:t>
            </w:r>
            <w:r>
              <w:rPr>
                <w:rFonts w:cs="Arial"/>
                <w:szCs w:val="18"/>
                <w:lang w:eastAsia="zh-CN"/>
              </w:rPr>
              <w:t>)</w:t>
            </w:r>
          </w:p>
        </w:tc>
      </w:tr>
      <w:tr w:rsidR="00A15B67" w14:paraId="0061183C" w14:textId="77777777" w:rsidTr="00A84619">
        <w:trPr>
          <w:jc w:val="center"/>
        </w:trPr>
        <w:tc>
          <w:tcPr>
            <w:tcW w:w="3055" w:type="dxa"/>
          </w:tcPr>
          <w:p w14:paraId="1278979B" w14:textId="77777777" w:rsidR="00A15B67" w:rsidRDefault="00A15B67" w:rsidP="00A56573">
            <w:pPr>
              <w:pStyle w:val="TAL"/>
              <w:keepNext w:val="0"/>
              <w:keepLines w:val="0"/>
              <w:widowControl w:val="0"/>
              <w:rPr>
                <w:rFonts w:cs="Arial"/>
                <w:szCs w:val="18"/>
              </w:rPr>
            </w:pPr>
            <w:r>
              <w:rPr>
                <w:rFonts w:cs="Arial"/>
                <w:szCs w:val="18"/>
              </w:rPr>
              <w:t>LOS Update</w:t>
            </w:r>
          </w:p>
        </w:tc>
        <w:tc>
          <w:tcPr>
            <w:tcW w:w="4500" w:type="dxa"/>
          </w:tcPr>
          <w:p w14:paraId="375CDB98" w14:textId="77777777" w:rsidR="00A15B67" w:rsidRDefault="00A15B67" w:rsidP="00A56573">
            <w:pPr>
              <w:pStyle w:val="TAL"/>
              <w:keepNext w:val="0"/>
              <w:keepLines w:val="0"/>
              <w:widowControl w:val="0"/>
              <w:rPr>
                <w:rFonts w:cs="Arial"/>
                <w:szCs w:val="18"/>
                <w:lang w:eastAsia="zh-CN"/>
              </w:rPr>
            </w:pPr>
            <w:r>
              <w:rPr>
                <w:rFonts w:cs="Arial"/>
                <w:szCs w:val="18"/>
                <w:lang w:eastAsia="zh-CN"/>
              </w:rPr>
              <w:t>LOS Soft</w:t>
            </w:r>
          </w:p>
        </w:tc>
      </w:tr>
      <w:tr w:rsidR="00A15B67" w14:paraId="41BEF3C6" w14:textId="77777777" w:rsidTr="00A84619">
        <w:trPr>
          <w:jc w:val="center"/>
        </w:trPr>
        <w:tc>
          <w:tcPr>
            <w:tcW w:w="3055" w:type="dxa"/>
          </w:tcPr>
          <w:p w14:paraId="27EB6A40" w14:textId="77777777" w:rsidR="00A15B67" w:rsidRDefault="00A15B67" w:rsidP="00A56573">
            <w:pPr>
              <w:pStyle w:val="TAL"/>
              <w:keepNext w:val="0"/>
              <w:keepLines w:val="0"/>
              <w:widowControl w:val="0"/>
            </w:pPr>
            <w:r>
              <w:t>Number of Beams</w:t>
            </w:r>
          </w:p>
        </w:tc>
        <w:tc>
          <w:tcPr>
            <w:tcW w:w="4500" w:type="dxa"/>
          </w:tcPr>
          <w:p w14:paraId="0D57D26D" w14:textId="77777777" w:rsidR="00A15B67" w:rsidRDefault="00A15B67" w:rsidP="00A56573">
            <w:pPr>
              <w:pStyle w:val="TAL"/>
              <w:keepNext w:val="0"/>
              <w:keepLines w:val="0"/>
              <w:widowControl w:val="0"/>
              <w:rPr>
                <w:rFonts w:cs="Arial"/>
                <w:szCs w:val="18"/>
                <w:lang w:eastAsia="zh-CN"/>
              </w:rPr>
            </w:pPr>
            <w:r>
              <w:rPr>
                <w:rFonts w:cs="Arial"/>
                <w:szCs w:val="18"/>
                <w:lang w:eastAsia="zh-CN"/>
              </w:rPr>
              <w:t>16 Tx Beams (8 Azimuth angles x 2 Elevation angles)</w:t>
            </w:r>
          </w:p>
          <w:p w14:paraId="7D3051CC" w14:textId="77777777" w:rsidR="00A15B67" w:rsidRDefault="00A15B67" w:rsidP="00A56573">
            <w:pPr>
              <w:pStyle w:val="TAL"/>
              <w:keepNext w:val="0"/>
              <w:keepLines w:val="0"/>
              <w:widowControl w:val="0"/>
              <w:rPr>
                <w:rFonts w:cs="Arial"/>
                <w:szCs w:val="18"/>
                <w:lang w:eastAsia="zh-CN"/>
              </w:rPr>
            </w:pPr>
            <w:r>
              <w:rPr>
                <w:rFonts w:cs="Arial"/>
                <w:szCs w:val="18"/>
                <w:lang w:eastAsia="zh-CN"/>
              </w:rPr>
              <w:t>4 Rx Beams (4 Azimuth angles x 1 Elevation angle)</w:t>
            </w:r>
          </w:p>
        </w:tc>
      </w:tr>
      <w:tr w:rsidR="00A15B67" w14:paraId="77ACE2D3" w14:textId="77777777" w:rsidTr="00A84619">
        <w:trPr>
          <w:jc w:val="center"/>
        </w:trPr>
        <w:tc>
          <w:tcPr>
            <w:tcW w:w="3055" w:type="dxa"/>
          </w:tcPr>
          <w:p w14:paraId="559AC5B9" w14:textId="77777777" w:rsidR="00A15B67" w:rsidRDefault="00A15B67" w:rsidP="00A56573">
            <w:pPr>
              <w:pStyle w:val="TAL"/>
              <w:keepNext w:val="0"/>
              <w:keepLines w:val="0"/>
              <w:widowControl w:val="0"/>
            </w:pPr>
            <w:r>
              <w:t>L1-Filtering: Method</w:t>
            </w:r>
          </w:p>
        </w:tc>
        <w:tc>
          <w:tcPr>
            <w:tcW w:w="4500" w:type="dxa"/>
          </w:tcPr>
          <w:p w14:paraId="2DA03F65" w14:textId="77777777" w:rsidR="00A15B67" w:rsidRDefault="00A15B67" w:rsidP="00A56573">
            <w:pPr>
              <w:pStyle w:val="TAL"/>
              <w:keepNext w:val="0"/>
              <w:keepLines w:val="0"/>
              <w:widowControl w:val="0"/>
              <w:rPr>
                <w:rFonts w:cs="Arial"/>
                <w:szCs w:val="18"/>
                <w:lang w:eastAsia="zh-CN"/>
              </w:rPr>
            </w:pPr>
            <w:r>
              <w:rPr>
                <w:rFonts w:cs="Arial"/>
                <w:szCs w:val="18"/>
                <w:lang w:eastAsia="zh-CN"/>
              </w:rPr>
              <w:t>Sliding Averaging</w:t>
            </w:r>
          </w:p>
        </w:tc>
      </w:tr>
      <w:tr w:rsidR="00A15B67" w14:paraId="696B61EB" w14:textId="77777777" w:rsidTr="00A84619">
        <w:trPr>
          <w:jc w:val="center"/>
        </w:trPr>
        <w:tc>
          <w:tcPr>
            <w:tcW w:w="3055" w:type="dxa"/>
          </w:tcPr>
          <w:p w14:paraId="3E86B063" w14:textId="77777777" w:rsidR="00A15B67" w:rsidRDefault="00A15B67" w:rsidP="00A56573">
            <w:pPr>
              <w:pStyle w:val="TAL"/>
              <w:keepNext w:val="0"/>
              <w:keepLines w:val="0"/>
              <w:widowControl w:val="0"/>
            </w:pPr>
            <w:r>
              <w:t>L1-Filtering: Filter Window</w:t>
            </w:r>
          </w:p>
        </w:tc>
        <w:tc>
          <w:tcPr>
            <w:tcW w:w="4500" w:type="dxa"/>
          </w:tcPr>
          <w:p w14:paraId="5029A9FE" w14:textId="77777777" w:rsidR="00A15B67" w:rsidRDefault="00A15B67" w:rsidP="00A56573">
            <w:pPr>
              <w:pStyle w:val="TAL"/>
              <w:keepNext w:val="0"/>
              <w:keepLines w:val="0"/>
              <w:widowControl w:val="0"/>
              <w:rPr>
                <w:rFonts w:cs="Arial"/>
                <w:szCs w:val="18"/>
                <w:lang w:eastAsia="zh-CN"/>
              </w:rPr>
            </w:pPr>
            <w:r>
              <w:rPr>
                <w:rFonts w:cs="Arial"/>
                <w:szCs w:val="18"/>
                <w:lang w:eastAsia="zh-CN"/>
              </w:rPr>
              <w:t>5</w:t>
            </w:r>
          </w:p>
        </w:tc>
      </w:tr>
      <w:tr w:rsidR="00A15B67" w14:paraId="0797B9FF" w14:textId="77777777" w:rsidTr="00A84619">
        <w:trPr>
          <w:jc w:val="center"/>
        </w:trPr>
        <w:tc>
          <w:tcPr>
            <w:tcW w:w="3055" w:type="dxa"/>
          </w:tcPr>
          <w:p w14:paraId="57985CBF" w14:textId="77777777" w:rsidR="00A15B67" w:rsidRDefault="00A15B67" w:rsidP="00A56573">
            <w:pPr>
              <w:pStyle w:val="TAL"/>
              <w:keepNext w:val="0"/>
              <w:keepLines w:val="0"/>
              <w:widowControl w:val="0"/>
            </w:pPr>
            <w:r>
              <w:t>Beam Consolidation:</w:t>
            </w:r>
          </w:p>
          <w:p w14:paraId="0B2AE634" w14:textId="77777777" w:rsidR="00A15B67" w:rsidRDefault="00A15B67" w:rsidP="00A56573">
            <w:pPr>
              <w:pStyle w:val="TAL"/>
              <w:keepNext w:val="0"/>
              <w:keepLines w:val="0"/>
              <w:widowControl w:val="0"/>
            </w:pPr>
            <w:proofErr w:type="spellStart"/>
            <w:r w:rsidRPr="001C325D">
              <w:t>nrofSS-BlocksToAverage</w:t>
            </w:r>
            <w:proofErr w:type="spellEnd"/>
          </w:p>
        </w:tc>
        <w:tc>
          <w:tcPr>
            <w:tcW w:w="4500" w:type="dxa"/>
          </w:tcPr>
          <w:p w14:paraId="07CE1211" w14:textId="77777777" w:rsidR="00A15B67" w:rsidRDefault="00A15B67" w:rsidP="00A56573">
            <w:pPr>
              <w:pStyle w:val="TAL"/>
              <w:keepNext w:val="0"/>
              <w:keepLines w:val="0"/>
              <w:widowControl w:val="0"/>
              <w:rPr>
                <w:rFonts w:cs="Arial"/>
                <w:szCs w:val="18"/>
                <w:lang w:eastAsia="zh-CN"/>
              </w:rPr>
            </w:pPr>
            <w:r>
              <w:rPr>
                <w:rFonts w:cs="Arial"/>
                <w:szCs w:val="18"/>
                <w:lang w:eastAsia="zh-CN"/>
              </w:rPr>
              <w:t>3</w:t>
            </w:r>
          </w:p>
        </w:tc>
      </w:tr>
      <w:tr w:rsidR="00A15B67" w14:paraId="2C724CEB" w14:textId="77777777" w:rsidTr="00A84619">
        <w:trPr>
          <w:jc w:val="center"/>
        </w:trPr>
        <w:tc>
          <w:tcPr>
            <w:tcW w:w="3055" w:type="dxa"/>
          </w:tcPr>
          <w:p w14:paraId="62C7185E" w14:textId="77777777" w:rsidR="00A15B67" w:rsidRDefault="00A15B67" w:rsidP="00A56573">
            <w:pPr>
              <w:pStyle w:val="TAL"/>
              <w:keepNext w:val="0"/>
              <w:keepLines w:val="0"/>
              <w:widowControl w:val="0"/>
            </w:pPr>
            <w:r>
              <w:t>Beam Consolidation:</w:t>
            </w:r>
          </w:p>
          <w:p w14:paraId="0AFEB8DA" w14:textId="77777777" w:rsidR="00A15B67" w:rsidRDefault="00A15B67" w:rsidP="00A56573">
            <w:pPr>
              <w:pStyle w:val="TAL"/>
              <w:keepNext w:val="0"/>
              <w:keepLines w:val="0"/>
              <w:widowControl w:val="0"/>
            </w:pPr>
            <w:proofErr w:type="spellStart"/>
            <w:r w:rsidRPr="001C325D">
              <w:t>absThreshSS-BlocksConsolidation</w:t>
            </w:r>
            <w:proofErr w:type="spellEnd"/>
          </w:p>
        </w:tc>
        <w:tc>
          <w:tcPr>
            <w:tcW w:w="4500" w:type="dxa"/>
          </w:tcPr>
          <w:p w14:paraId="6906297B" w14:textId="77777777" w:rsidR="00A15B67" w:rsidRDefault="00A15B67" w:rsidP="00A56573">
            <w:pPr>
              <w:pStyle w:val="TAL"/>
              <w:keepNext w:val="0"/>
              <w:keepLines w:val="0"/>
              <w:widowControl w:val="0"/>
              <w:rPr>
                <w:rFonts w:cs="Arial"/>
                <w:szCs w:val="18"/>
                <w:lang w:eastAsia="zh-CN"/>
              </w:rPr>
            </w:pPr>
            <w:r>
              <w:rPr>
                <w:rFonts w:cs="Arial"/>
                <w:szCs w:val="18"/>
                <w:lang w:eastAsia="zh-CN"/>
              </w:rPr>
              <w:t>-110 dBm</w:t>
            </w:r>
          </w:p>
        </w:tc>
      </w:tr>
      <w:tr w:rsidR="00A15B67" w14:paraId="1B52142E" w14:textId="77777777" w:rsidTr="00A84619">
        <w:trPr>
          <w:jc w:val="center"/>
        </w:trPr>
        <w:tc>
          <w:tcPr>
            <w:tcW w:w="3055" w:type="dxa"/>
          </w:tcPr>
          <w:p w14:paraId="37FDA92A" w14:textId="77777777" w:rsidR="00A15B67" w:rsidRDefault="00A15B67" w:rsidP="00A56573">
            <w:pPr>
              <w:pStyle w:val="TAL"/>
              <w:keepNext w:val="0"/>
              <w:keepLines w:val="0"/>
              <w:widowControl w:val="0"/>
            </w:pPr>
            <w:r>
              <w:t>L3-Filtering: Filter Coefficient K</w:t>
            </w:r>
          </w:p>
        </w:tc>
        <w:tc>
          <w:tcPr>
            <w:tcW w:w="4500" w:type="dxa"/>
          </w:tcPr>
          <w:p w14:paraId="194F8946" w14:textId="77777777" w:rsidR="00A15B67" w:rsidRDefault="00A15B67" w:rsidP="00A56573">
            <w:pPr>
              <w:pStyle w:val="TAL"/>
              <w:keepNext w:val="0"/>
              <w:keepLines w:val="0"/>
              <w:widowControl w:val="0"/>
              <w:rPr>
                <w:rFonts w:cs="Arial"/>
                <w:szCs w:val="18"/>
                <w:lang w:eastAsia="zh-CN"/>
              </w:rPr>
            </w:pPr>
            <w:r>
              <w:rPr>
                <w:rFonts w:cs="Arial"/>
                <w:szCs w:val="18"/>
                <w:lang w:eastAsia="zh-CN"/>
              </w:rPr>
              <w:t>4</w:t>
            </w:r>
          </w:p>
        </w:tc>
      </w:tr>
    </w:tbl>
    <w:p w14:paraId="36DCE2B5" w14:textId="77777777" w:rsidR="00A15B67" w:rsidRDefault="00A15B67" w:rsidP="00A56573">
      <w:pPr>
        <w:ind w:left="567" w:hanging="567"/>
        <w:jc w:val="left"/>
        <w:rPr>
          <w:rFonts w:cs="Arial"/>
          <w:lang w:val="en-US"/>
        </w:rPr>
      </w:pPr>
    </w:p>
    <w:p w14:paraId="5EA73635" w14:textId="77777777" w:rsidR="00A15B67" w:rsidRPr="00A15B67" w:rsidRDefault="00A15B67" w:rsidP="00A56573">
      <w:pPr>
        <w:jc w:val="left"/>
      </w:pPr>
    </w:p>
    <w:sectPr w:rsidR="00A15B67" w:rsidRPr="00A15B67"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AC5EE" w14:textId="77777777" w:rsidR="00797341" w:rsidRDefault="00797341">
      <w:r>
        <w:separator/>
      </w:r>
    </w:p>
  </w:endnote>
  <w:endnote w:type="continuationSeparator" w:id="0">
    <w:p w14:paraId="69415B04" w14:textId="77777777" w:rsidR="00797341" w:rsidRDefault="00797341">
      <w:r>
        <w:continuationSeparator/>
      </w:r>
    </w:p>
  </w:endnote>
  <w:endnote w:type="continuationNotice" w:id="1">
    <w:p w14:paraId="3DA242D3" w14:textId="77777777" w:rsidR="00797341" w:rsidRDefault="007973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095A3" w14:textId="77777777" w:rsidR="00797341" w:rsidRDefault="00797341">
      <w:r>
        <w:separator/>
      </w:r>
    </w:p>
  </w:footnote>
  <w:footnote w:type="continuationSeparator" w:id="0">
    <w:p w14:paraId="0ED8DF5D" w14:textId="77777777" w:rsidR="00797341" w:rsidRDefault="00797341">
      <w:r>
        <w:continuationSeparator/>
      </w:r>
    </w:p>
  </w:footnote>
  <w:footnote w:type="continuationNotice" w:id="1">
    <w:p w14:paraId="0D28324B" w14:textId="77777777" w:rsidR="00797341" w:rsidRDefault="007973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9295A"/>
    <w:multiLevelType w:val="hybridMultilevel"/>
    <w:tmpl w:val="34F06DCA"/>
    <w:lvl w:ilvl="0" w:tplc="C6D2DBC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6460C6"/>
    <w:multiLevelType w:val="hybridMultilevel"/>
    <w:tmpl w:val="058289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7516CD"/>
    <w:multiLevelType w:val="hybridMultilevel"/>
    <w:tmpl w:val="C0424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D4D03E7"/>
    <w:multiLevelType w:val="hybridMultilevel"/>
    <w:tmpl w:val="D02A8DF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7FC5590"/>
    <w:multiLevelType w:val="hybridMultilevel"/>
    <w:tmpl w:val="A8182CB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8"/>
  </w:num>
  <w:num w:numId="2" w16cid:durableId="2096196966">
    <w:abstractNumId w:val="6"/>
  </w:num>
  <w:num w:numId="3" w16cid:durableId="802044280">
    <w:abstractNumId w:val="3"/>
  </w:num>
  <w:num w:numId="4" w16cid:durableId="1857310106">
    <w:abstractNumId w:val="11"/>
  </w:num>
  <w:num w:numId="5" w16cid:durableId="1255479474">
    <w:abstractNumId w:val="4"/>
  </w:num>
  <w:num w:numId="6" w16cid:durableId="487593010">
    <w:abstractNumId w:val="16"/>
  </w:num>
  <w:num w:numId="7" w16cid:durableId="1721663231">
    <w:abstractNumId w:val="10"/>
  </w:num>
  <w:num w:numId="8" w16cid:durableId="1406338349">
    <w:abstractNumId w:val="13"/>
  </w:num>
  <w:num w:numId="9" w16cid:durableId="1285846033">
    <w:abstractNumId w:val="12"/>
  </w:num>
  <w:num w:numId="10" w16cid:durableId="1223368361">
    <w:abstractNumId w:val="1"/>
  </w:num>
  <w:num w:numId="11" w16cid:durableId="500587576">
    <w:abstractNumId w:val="2"/>
  </w:num>
  <w:num w:numId="12" w16cid:durableId="229000322">
    <w:abstractNumId w:val="15"/>
  </w:num>
  <w:num w:numId="13" w16cid:durableId="701243505">
    <w:abstractNumId w:val="9"/>
  </w:num>
  <w:num w:numId="14" w16cid:durableId="347102889">
    <w:abstractNumId w:val="7"/>
  </w:num>
  <w:num w:numId="15" w16cid:durableId="197663694">
    <w:abstractNumId w:val="0"/>
  </w:num>
  <w:num w:numId="16" w16cid:durableId="1636370967">
    <w:abstractNumId w:val="5"/>
  </w:num>
  <w:num w:numId="17" w16cid:durableId="4391904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9E1"/>
    <w:rsid w:val="00022AD1"/>
    <w:rsid w:val="00022C69"/>
    <w:rsid w:val="00022E89"/>
    <w:rsid w:val="00023122"/>
    <w:rsid w:val="00023542"/>
    <w:rsid w:val="0002377C"/>
    <w:rsid w:val="00024A80"/>
    <w:rsid w:val="00024A88"/>
    <w:rsid w:val="00024D28"/>
    <w:rsid w:val="00025137"/>
    <w:rsid w:val="0002564D"/>
    <w:rsid w:val="0002592B"/>
    <w:rsid w:val="00025ECA"/>
    <w:rsid w:val="00026874"/>
    <w:rsid w:val="00026E7E"/>
    <w:rsid w:val="00026F6C"/>
    <w:rsid w:val="00027537"/>
    <w:rsid w:val="00027938"/>
    <w:rsid w:val="00027BFA"/>
    <w:rsid w:val="00027C86"/>
    <w:rsid w:val="00027C93"/>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06D"/>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9A5"/>
    <w:rsid w:val="00065A8D"/>
    <w:rsid w:val="00065E1A"/>
    <w:rsid w:val="00066086"/>
    <w:rsid w:val="000665E4"/>
    <w:rsid w:val="00066A25"/>
    <w:rsid w:val="0006723B"/>
    <w:rsid w:val="00067984"/>
    <w:rsid w:val="000703DF"/>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76A"/>
    <w:rsid w:val="0008297D"/>
    <w:rsid w:val="00082EA4"/>
    <w:rsid w:val="00083EDA"/>
    <w:rsid w:val="00083EDB"/>
    <w:rsid w:val="000841AB"/>
    <w:rsid w:val="00084445"/>
    <w:rsid w:val="00084E69"/>
    <w:rsid w:val="00085124"/>
    <w:rsid w:val="000854AD"/>
    <w:rsid w:val="000855EB"/>
    <w:rsid w:val="0008564E"/>
    <w:rsid w:val="000857B0"/>
    <w:rsid w:val="00085B52"/>
    <w:rsid w:val="00085CB0"/>
    <w:rsid w:val="00085F9C"/>
    <w:rsid w:val="0008604C"/>
    <w:rsid w:val="00086124"/>
    <w:rsid w:val="000861B9"/>
    <w:rsid w:val="00086380"/>
    <w:rsid w:val="000866F2"/>
    <w:rsid w:val="000876BF"/>
    <w:rsid w:val="00087C8C"/>
    <w:rsid w:val="0009009F"/>
    <w:rsid w:val="00090547"/>
    <w:rsid w:val="00090599"/>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252"/>
    <w:rsid w:val="000D3654"/>
    <w:rsid w:val="000D3CA9"/>
    <w:rsid w:val="000D3FDF"/>
    <w:rsid w:val="000D46E6"/>
    <w:rsid w:val="000D4797"/>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1DE1"/>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DBD"/>
    <w:rsid w:val="00131EC6"/>
    <w:rsid w:val="00132166"/>
    <w:rsid w:val="0013248F"/>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271"/>
    <w:rsid w:val="0014742F"/>
    <w:rsid w:val="00147748"/>
    <w:rsid w:val="00147CBD"/>
    <w:rsid w:val="00147EB7"/>
    <w:rsid w:val="0015013F"/>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440"/>
    <w:rsid w:val="00162BC1"/>
    <w:rsid w:val="0016329E"/>
    <w:rsid w:val="00164265"/>
    <w:rsid w:val="00164739"/>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43E"/>
    <w:rsid w:val="001876C8"/>
    <w:rsid w:val="00187875"/>
    <w:rsid w:val="00187CC2"/>
    <w:rsid w:val="00187DCC"/>
    <w:rsid w:val="00190742"/>
    <w:rsid w:val="00190AC1"/>
    <w:rsid w:val="00191199"/>
    <w:rsid w:val="00191404"/>
    <w:rsid w:val="00191AA6"/>
    <w:rsid w:val="00191FDD"/>
    <w:rsid w:val="001920B6"/>
    <w:rsid w:val="0019222A"/>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5F8"/>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0E6"/>
    <w:rsid w:val="001B0335"/>
    <w:rsid w:val="001B0B12"/>
    <w:rsid w:val="001B0B49"/>
    <w:rsid w:val="001B0B68"/>
    <w:rsid w:val="001B0D44"/>
    <w:rsid w:val="001B0D97"/>
    <w:rsid w:val="001B1052"/>
    <w:rsid w:val="001B138A"/>
    <w:rsid w:val="001B1698"/>
    <w:rsid w:val="001B21A1"/>
    <w:rsid w:val="001B2A5A"/>
    <w:rsid w:val="001B2F65"/>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D83"/>
    <w:rsid w:val="001B6DC4"/>
    <w:rsid w:val="001B76E1"/>
    <w:rsid w:val="001B7D2F"/>
    <w:rsid w:val="001B7E77"/>
    <w:rsid w:val="001B7F5F"/>
    <w:rsid w:val="001C0398"/>
    <w:rsid w:val="001C147A"/>
    <w:rsid w:val="001C1932"/>
    <w:rsid w:val="001C1947"/>
    <w:rsid w:val="001C1CE5"/>
    <w:rsid w:val="001C1F23"/>
    <w:rsid w:val="001C23D4"/>
    <w:rsid w:val="001C2981"/>
    <w:rsid w:val="001C29B5"/>
    <w:rsid w:val="001C2C26"/>
    <w:rsid w:val="001C2CC5"/>
    <w:rsid w:val="001C3803"/>
    <w:rsid w:val="001C3B79"/>
    <w:rsid w:val="001C3CFE"/>
    <w:rsid w:val="001C3D2A"/>
    <w:rsid w:val="001C427F"/>
    <w:rsid w:val="001C47CA"/>
    <w:rsid w:val="001C480A"/>
    <w:rsid w:val="001C4C52"/>
    <w:rsid w:val="001C5250"/>
    <w:rsid w:val="001C540E"/>
    <w:rsid w:val="001C54D6"/>
    <w:rsid w:val="001C5B50"/>
    <w:rsid w:val="001C6372"/>
    <w:rsid w:val="001C6460"/>
    <w:rsid w:val="001C653C"/>
    <w:rsid w:val="001C6CCD"/>
    <w:rsid w:val="001C6D19"/>
    <w:rsid w:val="001C7702"/>
    <w:rsid w:val="001C7B29"/>
    <w:rsid w:val="001D00C1"/>
    <w:rsid w:val="001D0A6F"/>
    <w:rsid w:val="001D0A73"/>
    <w:rsid w:val="001D0B60"/>
    <w:rsid w:val="001D17BC"/>
    <w:rsid w:val="001D2995"/>
    <w:rsid w:val="001D2A63"/>
    <w:rsid w:val="001D2AF7"/>
    <w:rsid w:val="001D2BBB"/>
    <w:rsid w:val="001D3146"/>
    <w:rsid w:val="001D3452"/>
    <w:rsid w:val="001D37CE"/>
    <w:rsid w:val="001D460C"/>
    <w:rsid w:val="001D4C95"/>
    <w:rsid w:val="001D4E12"/>
    <w:rsid w:val="001D51BA"/>
    <w:rsid w:val="001D51F5"/>
    <w:rsid w:val="001D544A"/>
    <w:rsid w:val="001D575E"/>
    <w:rsid w:val="001D5992"/>
    <w:rsid w:val="001D6123"/>
    <w:rsid w:val="001D6342"/>
    <w:rsid w:val="001D6BDD"/>
    <w:rsid w:val="001D6D0F"/>
    <w:rsid w:val="001D6D53"/>
    <w:rsid w:val="001D7170"/>
    <w:rsid w:val="001D77B4"/>
    <w:rsid w:val="001D7874"/>
    <w:rsid w:val="001D7B36"/>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64D"/>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A3B"/>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A11"/>
    <w:rsid w:val="00210A54"/>
    <w:rsid w:val="00210D16"/>
    <w:rsid w:val="00210D4B"/>
    <w:rsid w:val="00211070"/>
    <w:rsid w:val="002110B2"/>
    <w:rsid w:val="00212239"/>
    <w:rsid w:val="00212322"/>
    <w:rsid w:val="002129BA"/>
    <w:rsid w:val="002129C7"/>
    <w:rsid w:val="00213964"/>
    <w:rsid w:val="00214735"/>
    <w:rsid w:val="00214DA8"/>
    <w:rsid w:val="00215145"/>
    <w:rsid w:val="00215423"/>
    <w:rsid w:val="002158FA"/>
    <w:rsid w:val="00215FFA"/>
    <w:rsid w:val="0021602C"/>
    <w:rsid w:val="0021610C"/>
    <w:rsid w:val="0021652C"/>
    <w:rsid w:val="00216562"/>
    <w:rsid w:val="00216C7B"/>
    <w:rsid w:val="00216E9C"/>
    <w:rsid w:val="00217B94"/>
    <w:rsid w:val="00220600"/>
    <w:rsid w:val="0022081A"/>
    <w:rsid w:val="00220DBE"/>
    <w:rsid w:val="00220F0D"/>
    <w:rsid w:val="00221702"/>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ABC"/>
    <w:rsid w:val="00225C54"/>
    <w:rsid w:val="00225E39"/>
    <w:rsid w:val="00225FFF"/>
    <w:rsid w:val="00226B7E"/>
    <w:rsid w:val="00226D9D"/>
    <w:rsid w:val="00226DF0"/>
    <w:rsid w:val="00227334"/>
    <w:rsid w:val="002273AD"/>
    <w:rsid w:val="0022752E"/>
    <w:rsid w:val="002300F1"/>
    <w:rsid w:val="002303C1"/>
    <w:rsid w:val="00230765"/>
    <w:rsid w:val="00230876"/>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E07"/>
    <w:rsid w:val="00236E0C"/>
    <w:rsid w:val="00237019"/>
    <w:rsid w:val="00237253"/>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AFC"/>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DE1"/>
    <w:rsid w:val="00264FDA"/>
    <w:rsid w:val="002650DB"/>
    <w:rsid w:val="00265565"/>
    <w:rsid w:val="00265A27"/>
    <w:rsid w:val="00265CB2"/>
    <w:rsid w:val="00266214"/>
    <w:rsid w:val="0026628C"/>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ADD"/>
    <w:rsid w:val="00274E81"/>
    <w:rsid w:val="0027535F"/>
    <w:rsid w:val="002753DB"/>
    <w:rsid w:val="0027541C"/>
    <w:rsid w:val="00275521"/>
    <w:rsid w:val="00275D06"/>
    <w:rsid w:val="00275D3A"/>
    <w:rsid w:val="00276925"/>
    <w:rsid w:val="002769CC"/>
    <w:rsid w:val="00276C77"/>
    <w:rsid w:val="00277266"/>
    <w:rsid w:val="00277894"/>
    <w:rsid w:val="00277D17"/>
    <w:rsid w:val="002805F5"/>
    <w:rsid w:val="00280751"/>
    <w:rsid w:val="00280B51"/>
    <w:rsid w:val="00280C69"/>
    <w:rsid w:val="0028139E"/>
    <w:rsid w:val="00281507"/>
    <w:rsid w:val="002815A6"/>
    <w:rsid w:val="00281B14"/>
    <w:rsid w:val="00281CE1"/>
    <w:rsid w:val="00281D53"/>
    <w:rsid w:val="00282034"/>
    <w:rsid w:val="002827F7"/>
    <w:rsid w:val="0028280A"/>
    <w:rsid w:val="00282A9F"/>
    <w:rsid w:val="00283362"/>
    <w:rsid w:val="00283C7B"/>
    <w:rsid w:val="00283CE0"/>
    <w:rsid w:val="002847A2"/>
    <w:rsid w:val="002861C5"/>
    <w:rsid w:val="0028651C"/>
    <w:rsid w:val="0028664F"/>
    <w:rsid w:val="00286AB1"/>
    <w:rsid w:val="00286ACD"/>
    <w:rsid w:val="00286C31"/>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57A"/>
    <w:rsid w:val="002C2680"/>
    <w:rsid w:val="002C2C13"/>
    <w:rsid w:val="002C3672"/>
    <w:rsid w:val="002C3B72"/>
    <w:rsid w:val="002C4129"/>
    <w:rsid w:val="002C41E6"/>
    <w:rsid w:val="002C447B"/>
    <w:rsid w:val="002C542E"/>
    <w:rsid w:val="002C5A2C"/>
    <w:rsid w:val="002C5AE2"/>
    <w:rsid w:val="002C5E78"/>
    <w:rsid w:val="002C614D"/>
    <w:rsid w:val="002C633B"/>
    <w:rsid w:val="002C7445"/>
    <w:rsid w:val="002C75CA"/>
    <w:rsid w:val="002C7783"/>
    <w:rsid w:val="002C7978"/>
    <w:rsid w:val="002D071A"/>
    <w:rsid w:val="002D0D41"/>
    <w:rsid w:val="002D115A"/>
    <w:rsid w:val="002D126C"/>
    <w:rsid w:val="002D1686"/>
    <w:rsid w:val="002D2F20"/>
    <w:rsid w:val="002D2F80"/>
    <w:rsid w:val="002D2FC7"/>
    <w:rsid w:val="002D34B2"/>
    <w:rsid w:val="002D3D9B"/>
    <w:rsid w:val="002D3FC2"/>
    <w:rsid w:val="002D42AB"/>
    <w:rsid w:val="002D476C"/>
    <w:rsid w:val="002D4ED7"/>
    <w:rsid w:val="002D5FA0"/>
    <w:rsid w:val="002D6209"/>
    <w:rsid w:val="002D649D"/>
    <w:rsid w:val="002D66E9"/>
    <w:rsid w:val="002D6863"/>
    <w:rsid w:val="002D6D9D"/>
    <w:rsid w:val="002D6E38"/>
    <w:rsid w:val="002D70B9"/>
    <w:rsid w:val="002D7637"/>
    <w:rsid w:val="002D7973"/>
    <w:rsid w:val="002D7B5A"/>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557"/>
    <w:rsid w:val="002E6727"/>
    <w:rsid w:val="002E705A"/>
    <w:rsid w:val="002E73FF"/>
    <w:rsid w:val="002E7CAE"/>
    <w:rsid w:val="002F04D5"/>
    <w:rsid w:val="002F0BDA"/>
    <w:rsid w:val="002F1842"/>
    <w:rsid w:val="002F1B0B"/>
    <w:rsid w:val="002F1B99"/>
    <w:rsid w:val="002F1C10"/>
    <w:rsid w:val="002F1C36"/>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0BA"/>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093"/>
    <w:rsid w:val="0031516A"/>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011"/>
    <w:rsid w:val="00321281"/>
    <w:rsid w:val="00321321"/>
    <w:rsid w:val="00321810"/>
    <w:rsid w:val="00321CDC"/>
    <w:rsid w:val="00322C9F"/>
    <w:rsid w:val="003231B8"/>
    <w:rsid w:val="003242A5"/>
    <w:rsid w:val="00324493"/>
    <w:rsid w:val="0032453A"/>
    <w:rsid w:val="00324566"/>
    <w:rsid w:val="00324D23"/>
    <w:rsid w:val="00325304"/>
    <w:rsid w:val="003253F2"/>
    <w:rsid w:val="00325E62"/>
    <w:rsid w:val="00325FAC"/>
    <w:rsid w:val="00326312"/>
    <w:rsid w:val="003263A3"/>
    <w:rsid w:val="00326708"/>
    <w:rsid w:val="00326C2E"/>
    <w:rsid w:val="00327016"/>
    <w:rsid w:val="003274C1"/>
    <w:rsid w:val="00327756"/>
    <w:rsid w:val="00327DC8"/>
    <w:rsid w:val="00330B2A"/>
    <w:rsid w:val="00331751"/>
    <w:rsid w:val="003318F1"/>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CB5"/>
    <w:rsid w:val="00337EAE"/>
    <w:rsid w:val="00337FD8"/>
    <w:rsid w:val="00340EA5"/>
    <w:rsid w:val="00341277"/>
    <w:rsid w:val="0034182A"/>
    <w:rsid w:val="00342789"/>
    <w:rsid w:val="00342884"/>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1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39C"/>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9CC"/>
    <w:rsid w:val="00392CF0"/>
    <w:rsid w:val="003932A1"/>
    <w:rsid w:val="0039338A"/>
    <w:rsid w:val="0039359B"/>
    <w:rsid w:val="003939FF"/>
    <w:rsid w:val="00393D21"/>
    <w:rsid w:val="0039409A"/>
    <w:rsid w:val="00394153"/>
    <w:rsid w:val="00394F3B"/>
    <w:rsid w:val="0039583C"/>
    <w:rsid w:val="00395A3E"/>
    <w:rsid w:val="00395D96"/>
    <w:rsid w:val="00396A0E"/>
    <w:rsid w:val="00396CD6"/>
    <w:rsid w:val="00397368"/>
    <w:rsid w:val="00397435"/>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0A"/>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F86"/>
    <w:rsid w:val="003B2B79"/>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D8E"/>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9BB"/>
    <w:rsid w:val="003C6F75"/>
    <w:rsid w:val="003C7007"/>
    <w:rsid w:val="003C710A"/>
    <w:rsid w:val="003C7468"/>
    <w:rsid w:val="003C75F9"/>
    <w:rsid w:val="003C7806"/>
    <w:rsid w:val="003C78A4"/>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CA2"/>
    <w:rsid w:val="003D1F51"/>
    <w:rsid w:val="003D2478"/>
    <w:rsid w:val="003D24C6"/>
    <w:rsid w:val="003D29D9"/>
    <w:rsid w:val="003D2A61"/>
    <w:rsid w:val="003D2A72"/>
    <w:rsid w:val="003D2ABC"/>
    <w:rsid w:val="003D32BF"/>
    <w:rsid w:val="003D3453"/>
    <w:rsid w:val="003D3492"/>
    <w:rsid w:val="003D3C45"/>
    <w:rsid w:val="003D4D62"/>
    <w:rsid w:val="003D532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ED9"/>
    <w:rsid w:val="003F203B"/>
    <w:rsid w:val="003F2CD4"/>
    <w:rsid w:val="003F2FC5"/>
    <w:rsid w:val="003F309D"/>
    <w:rsid w:val="003F3644"/>
    <w:rsid w:val="003F3AF8"/>
    <w:rsid w:val="003F4193"/>
    <w:rsid w:val="003F47C3"/>
    <w:rsid w:val="003F48C2"/>
    <w:rsid w:val="003F5432"/>
    <w:rsid w:val="003F5568"/>
    <w:rsid w:val="003F5619"/>
    <w:rsid w:val="003F5FFC"/>
    <w:rsid w:val="003F6407"/>
    <w:rsid w:val="003F67D0"/>
    <w:rsid w:val="003F6843"/>
    <w:rsid w:val="003F6BBE"/>
    <w:rsid w:val="003F740C"/>
    <w:rsid w:val="003F7485"/>
    <w:rsid w:val="003F764F"/>
    <w:rsid w:val="003F78CF"/>
    <w:rsid w:val="003F79EB"/>
    <w:rsid w:val="003F7AE4"/>
    <w:rsid w:val="004000E8"/>
    <w:rsid w:val="00400114"/>
    <w:rsid w:val="004004CC"/>
    <w:rsid w:val="004007C5"/>
    <w:rsid w:val="00400AD2"/>
    <w:rsid w:val="00400C41"/>
    <w:rsid w:val="00401D76"/>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63E"/>
    <w:rsid w:val="00412E65"/>
    <w:rsid w:val="004131F9"/>
    <w:rsid w:val="00413836"/>
    <w:rsid w:val="00413906"/>
    <w:rsid w:val="00413AAC"/>
    <w:rsid w:val="00413B6B"/>
    <w:rsid w:val="00413D60"/>
    <w:rsid w:val="00414331"/>
    <w:rsid w:val="00414F57"/>
    <w:rsid w:val="00415724"/>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2F4"/>
    <w:rsid w:val="0042465D"/>
    <w:rsid w:val="0042481A"/>
    <w:rsid w:val="00424C3A"/>
    <w:rsid w:val="00424F46"/>
    <w:rsid w:val="00424F95"/>
    <w:rsid w:val="00425572"/>
    <w:rsid w:val="00425612"/>
    <w:rsid w:val="0042570D"/>
    <w:rsid w:val="00425D6E"/>
    <w:rsid w:val="00425F91"/>
    <w:rsid w:val="004261FD"/>
    <w:rsid w:val="0042652B"/>
    <w:rsid w:val="00426920"/>
    <w:rsid w:val="004271FE"/>
    <w:rsid w:val="00427248"/>
    <w:rsid w:val="004278CF"/>
    <w:rsid w:val="004300C4"/>
    <w:rsid w:val="00430151"/>
    <w:rsid w:val="004306D6"/>
    <w:rsid w:val="00430B0D"/>
    <w:rsid w:val="00431ED4"/>
    <w:rsid w:val="004325C8"/>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A92"/>
    <w:rsid w:val="00441CE3"/>
    <w:rsid w:val="00441EDA"/>
    <w:rsid w:val="0044216B"/>
    <w:rsid w:val="004422BE"/>
    <w:rsid w:val="004425E7"/>
    <w:rsid w:val="00442959"/>
    <w:rsid w:val="00442E46"/>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823"/>
    <w:rsid w:val="004548D3"/>
    <w:rsid w:val="00455916"/>
    <w:rsid w:val="00455BD2"/>
    <w:rsid w:val="00456212"/>
    <w:rsid w:val="00456303"/>
    <w:rsid w:val="0045658C"/>
    <w:rsid w:val="004567F4"/>
    <w:rsid w:val="00456DA2"/>
    <w:rsid w:val="004571A3"/>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A6D"/>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6D0C"/>
    <w:rsid w:val="0048722F"/>
    <w:rsid w:val="00487464"/>
    <w:rsid w:val="00490781"/>
    <w:rsid w:val="00490DAD"/>
    <w:rsid w:val="00490FD4"/>
    <w:rsid w:val="00491C77"/>
    <w:rsid w:val="00491EB7"/>
    <w:rsid w:val="0049218E"/>
    <w:rsid w:val="004922EF"/>
    <w:rsid w:val="004929BE"/>
    <w:rsid w:val="00492BC5"/>
    <w:rsid w:val="00492D49"/>
    <w:rsid w:val="00492D84"/>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98B"/>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20C2"/>
    <w:rsid w:val="004B2681"/>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79"/>
    <w:rsid w:val="004C638A"/>
    <w:rsid w:val="004C6A07"/>
    <w:rsid w:val="004C6D51"/>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5F5"/>
    <w:rsid w:val="004D5D82"/>
    <w:rsid w:val="004D5EBD"/>
    <w:rsid w:val="004D5F9B"/>
    <w:rsid w:val="004D605C"/>
    <w:rsid w:val="004D6660"/>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71"/>
    <w:rsid w:val="004E3BE7"/>
    <w:rsid w:val="004E3D87"/>
    <w:rsid w:val="004E406D"/>
    <w:rsid w:val="004E462E"/>
    <w:rsid w:val="004E4A54"/>
    <w:rsid w:val="004E4C6E"/>
    <w:rsid w:val="004E56DC"/>
    <w:rsid w:val="004E57AD"/>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B5B"/>
    <w:rsid w:val="0050632C"/>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17E7D"/>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68"/>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BD3"/>
    <w:rsid w:val="00567332"/>
    <w:rsid w:val="005677F3"/>
    <w:rsid w:val="00567B94"/>
    <w:rsid w:val="00567C78"/>
    <w:rsid w:val="0057007E"/>
    <w:rsid w:val="00570AA2"/>
    <w:rsid w:val="00570BFF"/>
    <w:rsid w:val="0057136D"/>
    <w:rsid w:val="00571674"/>
    <w:rsid w:val="005717B2"/>
    <w:rsid w:val="00572505"/>
    <w:rsid w:val="005725ED"/>
    <w:rsid w:val="00572C10"/>
    <w:rsid w:val="00572E28"/>
    <w:rsid w:val="005731E5"/>
    <w:rsid w:val="005735AE"/>
    <w:rsid w:val="0057386B"/>
    <w:rsid w:val="00573E1A"/>
    <w:rsid w:val="0057494E"/>
    <w:rsid w:val="00574CEF"/>
    <w:rsid w:val="0057565C"/>
    <w:rsid w:val="00575AA3"/>
    <w:rsid w:val="00575CCD"/>
    <w:rsid w:val="00575EF0"/>
    <w:rsid w:val="00576B24"/>
    <w:rsid w:val="00576DE1"/>
    <w:rsid w:val="00577413"/>
    <w:rsid w:val="00577D45"/>
    <w:rsid w:val="005808E4"/>
    <w:rsid w:val="005809A8"/>
    <w:rsid w:val="00580E0D"/>
    <w:rsid w:val="00581D7A"/>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03A"/>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22A"/>
    <w:rsid w:val="005A297A"/>
    <w:rsid w:val="005A2B1E"/>
    <w:rsid w:val="005A2C58"/>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A7FA1"/>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0A6"/>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341C"/>
    <w:rsid w:val="005D3628"/>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47A"/>
    <w:rsid w:val="005F4642"/>
    <w:rsid w:val="005F4749"/>
    <w:rsid w:val="005F59BF"/>
    <w:rsid w:val="005F5C62"/>
    <w:rsid w:val="005F5FE3"/>
    <w:rsid w:val="005F618C"/>
    <w:rsid w:val="005F62BA"/>
    <w:rsid w:val="005F6970"/>
    <w:rsid w:val="005F70BD"/>
    <w:rsid w:val="005F7104"/>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18"/>
    <w:rsid w:val="00604526"/>
    <w:rsid w:val="006048AF"/>
    <w:rsid w:val="00604F14"/>
    <w:rsid w:val="006055B5"/>
    <w:rsid w:val="006059D6"/>
    <w:rsid w:val="00606595"/>
    <w:rsid w:val="0060681E"/>
    <w:rsid w:val="0060789A"/>
    <w:rsid w:val="00607A9A"/>
    <w:rsid w:val="00607D1D"/>
    <w:rsid w:val="00610923"/>
    <w:rsid w:val="00610A59"/>
    <w:rsid w:val="00610E21"/>
    <w:rsid w:val="00611224"/>
    <w:rsid w:val="00611754"/>
    <w:rsid w:val="006119AA"/>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B3"/>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DE5"/>
    <w:rsid w:val="00624F65"/>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C50"/>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988"/>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58D7"/>
    <w:rsid w:val="00667EE7"/>
    <w:rsid w:val="00667F1E"/>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8EB"/>
    <w:rsid w:val="00675C72"/>
    <w:rsid w:val="006761EA"/>
    <w:rsid w:val="00676B21"/>
    <w:rsid w:val="00677150"/>
    <w:rsid w:val="006771F9"/>
    <w:rsid w:val="00677396"/>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3FA1"/>
    <w:rsid w:val="006A4099"/>
    <w:rsid w:val="006A45DF"/>
    <w:rsid w:val="006A46FB"/>
    <w:rsid w:val="006A49A0"/>
    <w:rsid w:val="006A4B39"/>
    <w:rsid w:val="006A52D4"/>
    <w:rsid w:val="006A53CB"/>
    <w:rsid w:val="006A58B0"/>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38F"/>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C78"/>
    <w:rsid w:val="006D1F89"/>
    <w:rsid w:val="006D20DE"/>
    <w:rsid w:val="006D2F02"/>
    <w:rsid w:val="006D340B"/>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BAB"/>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CC"/>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56CC"/>
    <w:rsid w:val="00725867"/>
    <w:rsid w:val="00725AE1"/>
    <w:rsid w:val="00726C90"/>
    <w:rsid w:val="00726EA6"/>
    <w:rsid w:val="00726FEE"/>
    <w:rsid w:val="00727026"/>
    <w:rsid w:val="00727208"/>
    <w:rsid w:val="00727424"/>
    <w:rsid w:val="00727680"/>
    <w:rsid w:val="00727F4F"/>
    <w:rsid w:val="007303F9"/>
    <w:rsid w:val="00730B59"/>
    <w:rsid w:val="00730D00"/>
    <w:rsid w:val="00730E0D"/>
    <w:rsid w:val="0073190C"/>
    <w:rsid w:val="00732401"/>
    <w:rsid w:val="007324AF"/>
    <w:rsid w:val="00732821"/>
    <w:rsid w:val="0073291C"/>
    <w:rsid w:val="0073318C"/>
    <w:rsid w:val="007332FC"/>
    <w:rsid w:val="00733A9F"/>
    <w:rsid w:val="00733DE0"/>
    <w:rsid w:val="00733E10"/>
    <w:rsid w:val="007346D0"/>
    <w:rsid w:val="007348B1"/>
    <w:rsid w:val="00734924"/>
    <w:rsid w:val="007350FB"/>
    <w:rsid w:val="00735AA4"/>
    <w:rsid w:val="00735E68"/>
    <w:rsid w:val="007362A6"/>
    <w:rsid w:val="00736579"/>
    <w:rsid w:val="0073680D"/>
    <w:rsid w:val="00736970"/>
    <w:rsid w:val="00736D7D"/>
    <w:rsid w:val="00736D91"/>
    <w:rsid w:val="007375CD"/>
    <w:rsid w:val="00737BBD"/>
    <w:rsid w:val="00740A1E"/>
    <w:rsid w:val="00740D49"/>
    <w:rsid w:val="00740E58"/>
    <w:rsid w:val="007415BB"/>
    <w:rsid w:val="00742E6C"/>
    <w:rsid w:val="00743D27"/>
    <w:rsid w:val="007441FB"/>
    <w:rsid w:val="007445A0"/>
    <w:rsid w:val="007448AF"/>
    <w:rsid w:val="007448C2"/>
    <w:rsid w:val="00744A18"/>
    <w:rsid w:val="00744BD9"/>
    <w:rsid w:val="0074523F"/>
    <w:rsid w:val="0074524B"/>
    <w:rsid w:val="00745B32"/>
    <w:rsid w:val="00745DBE"/>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C1F"/>
    <w:rsid w:val="00753476"/>
    <w:rsid w:val="0075388B"/>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597E"/>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6E8"/>
    <w:rsid w:val="00782BE5"/>
    <w:rsid w:val="00783030"/>
    <w:rsid w:val="0078304C"/>
    <w:rsid w:val="007834A6"/>
    <w:rsid w:val="00783652"/>
    <w:rsid w:val="00783673"/>
    <w:rsid w:val="00784042"/>
    <w:rsid w:val="00784D03"/>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341"/>
    <w:rsid w:val="00797AAE"/>
    <w:rsid w:val="00797BC1"/>
    <w:rsid w:val="00797CFF"/>
    <w:rsid w:val="007A18EE"/>
    <w:rsid w:val="007A1CB3"/>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E0D"/>
    <w:rsid w:val="007D7526"/>
    <w:rsid w:val="007D76E5"/>
    <w:rsid w:val="007D7A74"/>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DF6"/>
    <w:rsid w:val="007E7E4B"/>
    <w:rsid w:val="007E7FE0"/>
    <w:rsid w:val="007E7FFC"/>
    <w:rsid w:val="007F024F"/>
    <w:rsid w:val="007F062C"/>
    <w:rsid w:val="007F06DB"/>
    <w:rsid w:val="007F0760"/>
    <w:rsid w:val="007F1409"/>
    <w:rsid w:val="007F14BE"/>
    <w:rsid w:val="007F1686"/>
    <w:rsid w:val="007F1B2D"/>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4EF0"/>
    <w:rsid w:val="007F6327"/>
    <w:rsid w:val="007F68C2"/>
    <w:rsid w:val="007F6A42"/>
    <w:rsid w:val="007F6C58"/>
    <w:rsid w:val="007F6E6A"/>
    <w:rsid w:val="007F6FAF"/>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02E4"/>
    <w:rsid w:val="0081185D"/>
    <w:rsid w:val="00811FCB"/>
    <w:rsid w:val="008120AF"/>
    <w:rsid w:val="008120CD"/>
    <w:rsid w:val="008124DF"/>
    <w:rsid w:val="0081358C"/>
    <w:rsid w:val="00813BB4"/>
    <w:rsid w:val="00813C42"/>
    <w:rsid w:val="00814162"/>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4E8"/>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C82"/>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1999"/>
    <w:rsid w:val="00832087"/>
    <w:rsid w:val="008324B5"/>
    <w:rsid w:val="0083364C"/>
    <w:rsid w:val="00833B16"/>
    <w:rsid w:val="00833BC2"/>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44F2"/>
    <w:rsid w:val="00855646"/>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54C"/>
    <w:rsid w:val="008719A4"/>
    <w:rsid w:val="00871AA4"/>
    <w:rsid w:val="00871BAF"/>
    <w:rsid w:val="00871D23"/>
    <w:rsid w:val="0087268D"/>
    <w:rsid w:val="00872A01"/>
    <w:rsid w:val="008732EB"/>
    <w:rsid w:val="00873376"/>
    <w:rsid w:val="00873634"/>
    <w:rsid w:val="008742DA"/>
    <w:rsid w:val="00874312"/>
    <w:rsid w:val="0087437C"/>
    <w:rsid w:val="00874E2E"/>
    <w:rsid w:val="00874E5F"/>
    <w:rsid w:val="00874E7F"/>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99B"/>
    <w:rsid w:val="00896080"/>
    <w:rsid w:val="00896130"/>
    <w:rsid w:val="008968D3"/>
    <w:rsid w:val="0089722A"/>
    <w:rsid w:val="008975FB"/>
    <w:rsid w:val="008A0554"/>
    <w:rsid w:val="008A0555"/>
    <w:rsid w:val="008A06EF"/>
    <w:rsid w:val="008A1126"/>
    <w:rsid w:val="008A15C5"/>
    <w:rsid w:val="008A21FF"/>
    <w:rsid w:val="008A226A"/>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795"/>
    <w:rsid w:val="008B28C1"/>
    <w:rsid w:val="008B292C"/>
    <w:rsid w:val="008B34FC"/>
    <w:rsid w:val="008B3DD7"/>
    <w:rsid w:val="008B43E1"/>
    <w:rsid w:val="008B4529"/>
    <w:rsid w:val="008B47C7"/>
    <w:rsid w:val="008B4EA9"/>
    <w:rsid w:val="008B51A0"/>
    <w:rsid w:val="008B525B"/>
    <w:rsid w:val="008B5328"/>
    <w:rsid w:val="008B58DA"/>
    <w:rsid w:val="008B592A"/>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E89"/>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3D0"/>
    <w:rsid w:val="008E1508"/>
    <w:rsid w:val="008E1909"/>
    <w:rsid w:val="008E1DDB"/>
    <w:rsid w:val="008E1EA2"/>
    <w:rsid w:val="008E2355"/>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2D1"/>
    <w:rsid w:val="009006E2"/>
    <w:rsid w:val="009009C4"/>
    <w:rsid w:val="00900C4E"/>
    <w:rsid w:val="00900CD0"/>
    <w:rsid w:val="00900CD8"/>
    <w:rsid w:val="0090133E"/>
    <w:rsid w:val="00901505"/>
    <w:rsid w:val="009018C9"/>
    <w:rsid w:val="00902350"/>
    <w:rsid w:val="0090336B"/>
    <w:rsid w:val="00903997"/>
    <w:rsid w:val="00903A40"/>
    <w:rsid w:val="00903CC5"/>
    <w:rsid w:val="00903D98"/>
    <w:rsid w:val="00904524"/>
    <w:rsid w:val="0090471F"/>
    <w:rsid w:val="00904981"/>
    <w:rsid w:val="00904A8B"/>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338"/>
    <w:rsid w:val="0092271E"/>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67E"/>
    <w:rsid w:val="0093068D"/>
    <w:rsid w:val="00930A21"/>
    <w:rsid w:val="00930E6E"/>
    <w:rsid w:val="00931BD9"/>
    <w:rsid w:val="009320C1"/>
    <w:rsid w:val="00932DB4"/>
    <w:rsid w:val="00933227"/>
    <w:rsid w:val="00933711"/>
    <w:rsid w:val="00933853"/>
    <w:rsid w:val="0093432F"/>
    <w:rsid w:val="00934421"/>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AA4"/>
    <w:rsid w:val="00952E08"/>
    <w:rsid w:val="00953920"/>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0740"/>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6F"/>
    <w:rsid w:val="00977294"/>
    <w:rsid w:val="009773DA"/>
    <w:rsid w:val="00977A7A"/>
    <w:rsid w:val="0098027B"/>
    <w:rsid w:val="00980477"/>
    <w:rsid w:val="009805C3"/>
    <w:rsid w:val="00981306"/>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879E4"/>
    <w:rsid w:val="0099020F"/>
    <w:rsid w:val="009903BE"/>
    <w:rsid w:val="009904BF"/>
    <w:rsid w:val="0099050F"/>
    <w:rsid w:val="009905B5"/>
    <w:rsid w:val="00990628"/>
    <w:rsid w:val="00990630"/>
    <w:rsid w:val="009907F1"/>
    <w:rsid w:val="00990C13"/>
    <w:rsid w:val="0099113B"/>
    <w:rsid w:val="009911D2"/>
    <w:rsid w:val="009912DA"/>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8C0"/>
    <w:rsid w:val="009A0FBA"/>
    <w:rsid w:val="009A1601"/>
    <w:rsid w:val="009A19F0"/>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6B8"/>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B92"/>
    <w:rsid w:val="009B7E87"/>
    <w:rsid w:val="009C059F"/>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FA8"/>
    <w:rsid w:val="009C5727"/>
    <w:rsid w:val="009C5FCB"/>
    <w:rsid w:val="009C613F"/>
    <w:rsid w:val="009C72F7"/>
    <w:rsid w:val="009C7FC4"/>
    <w:rsid w:val="009D03E6"/>
    <w:rsid w:val="009D0FC2"/>
    <w:rsid w:val="009D114D"/>
    <w:rsid w:val="009D11B2"/>
    <w:rsid w:val="009D1882"/>
    <w:rsid w:val="009D2050"/>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6EC"/>
    <w:rsid w:val="009D7B84"/>
    <w:rsid w:val="009D7B93"/>
    <w:rsid w:val="009E035B"/>
    <w:rsid w:val="009E068F"/>
    <w:rsid w:val="009E0EB5"/>
    <w:rsid w:val="009E14E0"/>
    <w:rsid w:val="009E1624"/>
    <w:rsid w:val="009E1727"/>
    <w:rsid w:val="009E24AC"/>
    <w:rsid w:val="009E2EA1"/>
    <w:rsid w:val="009E35DB"/>
    <w:rsid w:val="009E37FD"/>
    <w:rsid w:val="009E3EB1"/>
    <w:rsid w:val="009E4130"/>
    <w:rsid w:val="009E423B"/>
    <w:rsid w:val="009E4499"/>
    <w:rsid w:val="009E47A3"/>
    <w:rsid w:val="009E490D"/>
    <w:rsid w:val="009E49D7"/>
    <w:rsid w:val="009E4AF6"/>
    <w:rsid w:val="009E5554"/>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7E0"/>
    <w:rsid w:val="009F4E68"/>
    <w:rsid w:val="009F5647"/>
    <w:rsid w:val="009F591D"/>
    <w:rsid w:val="009F5980"/>
    <w:rsid w:val="009F59E6"/>
    <w:rsid w:val="009F59F4"/>
    <w:rsid w:val="009F6525"/>
    <w:rsid w:val="009F6B85"/>
    <w:rsid w:val="009F6F68"/>
    <w:rsid w:val="009F76DE"/>
    <w:rsid w:val="009F7D51"/>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EE9"/>
    <w:rsid w:val="00A15B67"/>
    <w:rsid w:val="00A16253"/>
    <w:rsid w:val="00A167DF"/>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C0A"/>
    <w:rsid w:val="00A312E9"/>
    <w:rsid w:val="00A3188A"/>
    <w:rsid w:val="00A319CB"/>
    <w:rsid w:val="00A3237C"/>
    <w:rsid w:val="00A32589"/>
    <w:rsid w:val="00A32942"/>
    <w:rsid w:val="00A32A54"/>
    <w:rsid w:val="00A32BAA"/>
    <w:rsid w:val="00A3364D"/>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4EE7"/>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573"/>
    <w:rsid w:val="00A56700"/>
    <w:rsid w:val="00A5697F"/>
    <w:rsid w:val="00A56E08"/>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3DDF"/>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C13"/>
    <w:rsid w:val="00A70FB4"/>
    <w:rsid w:val="00A71718"/>
    <w:rsid w:val="00A7192A"/>
    <w:rsid w:val="00A71B99"/>
    <w:rsid w:val="00A71E73"/>
    <w:rsid w:val="00A7235F"/>
    <w:rsid w:val="00A726A1"/>
    <w:rsid w:val="00A734B0"/>
    <w:rsid w:val="00A7398B"/>
    <w:rsid w:val="00A739D0"/>
    <w:rsid w:val="00A739FF"/>
    <w:rsid w:val="00A73C66"/>
    <w:rsid w:val="00A741FD"/>
    <w:rsid w:val="00A745AE"/>
    <w:rsid w:val="00A74D5D"/>
    <w:rsid w:val="00A754B7"/>
    <w:rsid w:val="00A75662"/>
    <w:rsid w:val="00A761D4"/>
    <w:rsid w:val="00A7624B"/>
    <w:rsid w:val="00A7632A"/>
    <w:rsid w:val="00A76375"/>
    <w:rsid w:val="00A777A6"/>
    <w:rsid w:val="00A7798B"/>
    <w:rsid w:val="00A77EC4"/>
    <w:rsid w:val="00A809A7"/>
    <w:rsid w:val="00A80FEE"/>
    <w:rsid w:val="00A819A2"/>
    <w:rsid w:val="00A81D2F"/>
    <w:rsid w:val="00A823E0"/>
    <w:rsid w:val="00A8386C"/>
    <w:rsid w:val="00A83876"/>
    <w:rsid w:val="00A84493"/>
    <w:rsid w:val="00A845C9"/>
    <w:rsid w:val="00A84BFB"/>
    <w:rsid w:val="00A84EFF"/>
    <w:rsid w:val="00A8518B"/>
    <w:rsid w:val="00A855A3"/>
    <w:rsid w:val="00A868A8"/>
    <w:rsid w:val="00A86BB9"/>
    <w:rsid w:val="00A86BD4"/>
    <w:rsid w:val="00A8712D"/>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479A"/>
    <w:rsid w:val="00A96080"/>
    <w:rsid w:val="00A967F5"/>
    <w:rsid w:val="00A96BD5"/>
    <w:rsid w:val="00A975D8"/>
    <w:rsid w:val="00A97705"/>
    <w:rsid w:val="00AA016F"/>
    <w:rsid w:val="00AA0321"/>
    <w:rsid w:val="00AA0592"/>
    <w:rsid w:val="00AA0D8A"/>
    <w:rsid w:val="00AA0E7E"/>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6F44"/>
    <w:rsid w:val="00AA7070"/>
    <w:rsid w:val="00AA71FC"/>
    <w:rsid w:val="00AA724F"/>
    <w:rsid w:val="00AA7CD8"/>
    <w:rsid w:val="00AA7FDC"/>
    <w:rsid w:val="00AB024A"/>
    <w:rsid w:val="00AB0BC8"/>
    <w:rsid w:val="00AB103E"/>
    <w:rsid w:val="00AB11CA"/>
    <w:rsid w:val="00AB14D9"/>
    <w:rsid w:val="00AB1857"/>
    <w:rsid w:val="00AB2102"/>
    <w:rsid w:val="00AB27B5"/>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2FA"/>
    <w:rsid w:val="00AC064F"/>
    <w:rsid w:val="00AC0690"/>
    <w:rsid w:val="00AC0900"/>
    <w:rsid w:val="00AC10E9"/>
    <w:rsid w:val="00AC130C"/>
    <w:rsid w:val="00AC167D"/>
    <w:rsid w:val="00AC1D8B"/>
    <w:rsid w:val="00AC2DF6"/>
    <w:rsid w:val="00AC2ECD"/>
    <w:rsid w:val="00AC3119"/>
    <w:rsid w:val="00AC351B"/>
    <w:rsid w:val="00AC3F87"/>
    <w:rsid w:val="00AC4786"/>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45E"/>
    <w:rsid w:val="00AD3757"/>
    <w:rsid w:val="00AD3D36"/>
    <w:rsid w:val="00AD3F94"/>
    <w:rsid w:val="00AD417E"/>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AF7B04"/>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32"/>
    <w:rsid w:val="00B06666"/>
    <w:rsid w:val="00B067B5"/>
    <w:rsid w:val="00B06951"/>
    <w:rsid w:val="00B07177"/>
    <w:rsid w:val="00B07A2E"/>
    <w:rsid w:val="00B07AE7"/>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9A7"/>
    <w:rsid w:val="00B24C7E"/>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D17"/>
    <w:rsid w:val="00B27D94"/>
    <w:rsid w:val="00B27DB4"/>
    <w:rsid w:val="00B30178"/>
    <w:rsid w:val="00B307B3"/>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5EFD"/>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C3"/>
    <w:rsid w:val="00B56384"/>
    <w:rsid w:val="00B60697"/>
    <w:rsid w:val="00B61877"/>
    <w:rsid w:val="00B619DF"/>
    <w:rsid w:val="00B6325C"/>
    <w:rsid w:val="00B634E6"/>
    <w:rsid w:val="00B63637"/>
    <w:rsid w:val="00B63B58"/>
    <w:rsid w:val="00B63B71"/>
    <w:rsid w:val="00B63D18"/>
    <w:rsid w:val="00B64194"/>
    <w:rsid w:val="00B643AB"/>
    <w:rsid w:val="00B649D6"/>
    <w:rsid w:val="00B64E21"/>
    <w:rsid w:val="00B64F60"/>
    <w:rsid w:val="00B6539B"/>
    <w:rsid w:val="00B65410"/>
    <w:rsid w:val="00B65E2B"/>
    <w:rsid w:val="00B664C7"/>
    <w:rsid w:val="00B66BB9"/>
    <w:rsid w:val="00B66CA0"/>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3F76"/>
    <w:rsid w:val="00B74B48"/>
    <w:rsid w:val="00B74D69"/>
    <w:rsid w:val="00B75197"/>
    <w:rsid w:val="00B751A7"/>
    <w:rsid w:val="00B752C1"/>
    <w:rsid w:val="00B752DA"/>
    <w:rsid w:val="00B75852"/>
    <w:rsid w:val="00B75C36"/>
    <w:rsid w:val="00B75CBB"/>
    <w:rsid w:val="00B76371"/>
    <w:rsid w:val="00B76DBE"/>
    <w:rsid w:val="00B7727B"/>
    <w:rsid w:val="00B77C13"/>
    <w:rsid w:val="00B80647"/>
    <w:rsid w:val="00B8070A"/>
    <w:rsid w:val="00B81A6C"/>
    <w:rsid w:val="00B81B65"/>
    <w:rsid w:val="00B81E93"/>
    <w:rsid w:val="00B81FA1"/>
    <w:rsid w:val="00B82428"/>
    <w:rsid w:val="00B82D1A"/>
    <w:rsid w:val="00B83051"/>
    <w:rsid w:val="00B84100"/>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08C"/>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D93"/>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2BD6"/>
    <w:rsid w:val="00BC3053"/>
    <w:rsid w:val="00BC3288"/>
    <w:rsid w:val="00BC398A"/>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155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D78A9"/>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BFF"/>
    <w:rsid w:val="00BE61A4"/>
    <w:rsid w:val="00BE680B"/>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48ED"/>
    <w:rsid w:val="00BF6033"/>
    <w:rsid w:val="00BF73CB"/>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47"/>
    <w:rsid w:val="00C241D0"/>
    <w:rsid w:val="00C241F8"/>
    <w:rsid w:val="00C24410"/>
    <w:rsid w:val="00C244D6"/>
    <w:rsid w:val="00C2554E"/>
    <w:rsid w:val="00C257F1"/>
    <w:rsid w:val="00C25864"/>
    <w:rsid w:val="00C25B8B"/>
    <w:rsid w:val="00C26216"/>
    <w:rsid w:val="00C2786A"/>
    <w:rsid w:val="00C278AD"/>
    <w:rsid w:val="00C279B5"/>
    <w:rsid w:val="00C27AE9"/>
    <w:rsid w:val="00C27C45"/>
    <w:rsid w:val="00C30796"/>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5606"/>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368"/>
    <w:rsid w:val="00C517C5"/>
    <w:rsid w:val="00C51962"/>
    <w:rsid w:val="00C51EAD"/>
    <w:rsid w:val="00C523FC"/>
    <w:rsid w:val="00C524C4"/>
    <w:rsid w:val="00C5261D"/>
    <w:rsid w:val="00C52776"/>
    <w:rsid w:val="00C528AF"/>
    <w:rsid w:val="00C52D75"/>
    <w:rsid w:val="00C53BDA"/>
    <w:rsid w:val="00C53E69"/>
    <w:rsid w:val="00C543EA"/>
    <w:rsid w:val="00C543EC"/>
    <w:rsid w:val="00C54995"/>
    <w:rsid w:val="00C54A0B"/>
    <w:rsid w:val="00C54D41"/>
    <w:rsid w:val="00C55276"/>
    <w:rsid w:val="00C55623"/>
    <w:rsid w:val="00C55A82"/>
    <w:rsid w:val="00C5624F"/>
    <w:rsid w:val="00C562BF"/>
    <w:rsid w:val="00C565A5"/>
    <w:rsid w:val="00C565CE"/>
    <w:rsid w:val="00C56941"/>
    <w:rsid w:val="00C56992"/>
    <w:rsid w:val="00C569FF"/>
    <w:rsid w:val="00C56B19"/>
    <w:rsid w:val="00C56CEC"/>
    <w:rsid w:val="00C56DD1"/>
    <w:rsid w:val="00C5701C"/>
    <w:rsid w:val="00C57260"/>
    <w:rsid w:val="00C57B8E"/>
    <w:rsid w:val="00C57F47"/>
    <w:rsid w:val="00C6023C"/>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5FDC"/>
    <w:rsid w:val="00C66109"/>
    <w:rsid w:val="00C66261"/>
    <w:rsid w:val="00C662A0"/>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E71"/>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04E"/>
    <w:rsid w:val="00C82410"/>
    <w:rsid w:val="00C82A62"/>
    <w:rsid w:val="00C82BB6"/>
    <w:rsid w:val="00C82D14"/>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5241"/>
    <w:rsid w:val="00C95B40"/>
    <w:rsid w:val="00C96068"/>
    <w:rsid w:val="00CA07F6"/>
    <w:rsid w:val="00CA0DE7"/>
    <w:rsid w:val="00CA0DF6"/>
    <w:rsid w:val="00CA0E98"/>
    <w:rsid w:val="00CA11A4"/>
    <w:rsid w:val="00CA16DC"/>
    <w:rsid w:val="00CA180F"/>
    <w:rsid w:val="00CA1BAA"/>
    <w:rsid w:val="00CA1ED8"/>
    <w:rsid w:val="00CA367A"/>
    <w:rsid w:val="00CA38C6"/>
    <w:rsid w:val="00CA3AA7"/>
    <w:rsid w:val="00CA488B"/>
    <w:rsid w:val="00CA4C6D"/>
    <w:rsid w:val="00CA4D3D"/>
    <w:rsid w:val="00CA4D80"/>
    <w:rsid w:val="00CA529F"/>
    <w:rsid w:val="00CA55D5"/>
    <w:rsid w:val="00CA5ACA"/>
    <w:rsid w:val="00CA5BD4"/>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BA0"/>
    <w:rsid w:val="00CB40EA"/>
    <w:rsid w:val="00CB503F"/>
    <w:rsid w:val="00CB557D"/>
    <w:rsid w:val="00CB5E83"/>
    <w:rsid w:val="00CB627B"/>
    <w:rsid w:val="00CB6575"/>
    <w:rsid w:val="00CB6577"/>
    <w:rsid w:val="00CB6825"/>
    <w:rsid w:val="00CB68B1"/>
    <w:rsid w:val="00CB6B2F"/>
    <w:rsid w:val="00CB7170"/>
    <w:rsid w:val="00CB73AC"/>
    <w:rsid w:val="00CB73AF"/>
    <w:rsid w:val="00CB742D"/>
    <w:rsid w:val="00CB74A7"/>
    <w:rsid w:val="00CB75C6"/>
    <w:rsid w:val="00CB7D54"/>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2C"/>
    <w:rsid w:val="00CC7F88"/>
    <w:rsid w:val="00CD025D"/>
    <w:rsid w:val="00CD0349"/>
    <w:rsid w:val="00CD0403"/>
    <w:rsid w:val="00CD07B5"/>
    <w:rsid w:val="00CD07E0"/>
    <w:rsid w:val="00CD07F5"/>
    <w:rsid w:val="00CD0B3B"/>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6B12"/>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6F63"/>
    <w:rsid w:val="00CE70A1"/>
    <w:rsid w:val="00CE7561"/>
    <w:rsid w:val="00CF082A"/>
    <w:rsid w:val="00CF1354"/>
    <w:rsid w:val="00CF1489"/>
    <w:rsid w:val="00CF1BBB"/>
    <w:rsid w:val="00CF24D1"/>
    <w:rsid w:val="00CF38DC"/>
    <w:rsid w:val="00CF39C4"/>
    <w:rsid w:val="00CF3A94"/>
    <w:rsid w:val="00CF3AC5"/>
    <w:rsid w:val="00CF3B1F"/>
    <w:rsid w:val="00CF3BF6"/>
    <w:rsid w:val="00CF4935"/>
    <w:rsid w:val="00CF4F83"/>
    <w:rsid w:val="00CF52BB"/>
    <w:rsid w:val="00CF5700"/>
    <w:rsid w:val="00CF59EB"/>
    <w:rsid w:val="00CF5A2E"/>
    <w:rsid w:val="00CF5E0D"/>
    <w:rsid w:val="00CF6151"/>
    <w:rsid w:val="00CF625B"/>
    <w:rsid w:val="00CF6659"/>
    <w:rsid w:val="00CF687E"/>
    <w:rsid w:val="00CF728C"/>
    <w:rsid w:val="00CF7D10"/>
    <w:rsid w:val="00D00468"/>
    <w:rsid w:val="00D01196"/>
    <w:rsid w:val="00D01201"/>
    <w:rsid w:val="00D01234"/>
    <w:rsid w:val="00D0128E"/>
    <w:rsid w:val="00D013C6"/>
    <w:rsid w:val="00D016E0"/>
    <w:rsid w:val="00D01D02"/>
    <w:rsid w:val="00D0241C"/>
    <w:rsid w:val="00D02688"/>
    <w:rsid w:val="00D02A44"/>
    <w:rsid w:val="00D02F96"/>
    <w:rsid w:val="00D03373"/>
    <w:rsid w:val="00D0349B"/>
    <w:rsid w:val="00D03B86"/>
    <w:rsid w:val="00D03F5B"/>
    <w:rsid w:val="00D04A4D"/>
    <w:rsid w:val="00D04C43"/>
    <w:rsid w:val="00D04F13"/>
    <w:rsid w:val="00D05EB6"/>
    <w:rsid w:val="00D05ED1"/>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35B"/>
    <w:rsid w:val="00D4318F"/>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2FB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359C"/>
    <w:rsid w:val="00D63C92"/>
    <w:rsid w:val="00D64B7F"/>
    <w:rsid w:val="00D64BB1"/>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749"/>
    <w:rsid w:val="00D72A3A"/>
    <w:rsid w:val="00D72C61"/>
    <w:rsid w:val="00D731D5"/>
    <w:rsid w:val="00D73555"/>
    <w:rsid w:val="00D735C9"/>
    <w:rsid w:val="00D737C2"/>
    <w:rsid w:val="00D748ED"/>
    <w:rsid w:val="00D7548E"/>
    <w:rsid w:val="00D75533"/>
    <w:rsid w:val="00D75A06"/>
    <w:rsid w:val="00D76CF7"/>
    <w:rsid w:val="00D774C8"/>
    <w:rsid w:val="00D774F7"/>
    <w:rsid w:val="00D77B1D"/>
    <w:rsid w:val="00D8002F"/>
    <w:rsid w:val="00D8021F"/>
    <w:rsid w:val="00D80383"/>
    <w:rsid w:val="00D809F8"/>
    <w:rsid w:val="00D80B55"/>
    <w:rsid w:val="00D80D37"/>
    <w:rsid w:val="00D812BC"/>
    <w:rsid w:val="00D819D0"/>
    <w:rsid w:val="00D823C6"/>
    <w:rsid w:val="00D8259C"/>
    <w:rsid w:val="00D82A42"/>
    <w:rsid w:val="00D82B87"/>
    <w:rsid w:val="00D8413D"/>
    <w:rsid w:val="00D84A88"/>
    <w:rsid w:val="00D84E98"/>
    <w:rsid w:val="00D84ECC"/>
    <w:rsid w:val="00D8511D"/>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6264"/>
    <w:rsid w:val="00D97481"/>
    <w:rsid w:val="00D97DD8"/>
    <w:rsid w:val="00DA0F5C"/>
    <w:rsid w:val="00DA13F1"/>
    <w:rsid w:val="00DA1793"/>
    <w:rsid w:val="00DA21D6"/>
    <w:rsid w:val="00DA2297"/>
    <w:rsid w:val="00DA2301"/>
    <w:rsid w:val="00DA3044"/>
    <w:rsid w:val="00DA305E"/>
    <w:rsid w:val="00DA3107"/>
    <w:rsid w:val="00DA3867"/>
    <w:rsid w:val="00DA38EE"/>
    <w:rsid w:val="00DA3960"/>
    <w:rsid w:val="00DA4889"/>
    <w:rsid w:val="00DA4D53"/>
    <w:rsid w:val="00DA4EBF"/>
    <w:rsid w:val="00DA4F4E"/>
    <w:rsid w:val="00DA5204"/>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2B7D"/>
    <w:rsid w:val="00DB3549"/>
    <w:rsid w:val="00DB3689"/>
    <w:rsid w:val="00DB377D"/>
    <w:rsid w:val="00DB4094"/>
    <w:rsid w:val="00DB482C"/>
    <w:rsid w:val="00DB4A5F"/>
    <w:rsid w:val="00DB51F7"/>
    <w:rsid w:val="00DB623C"/>
    <w:rsid w:val="00DB6591"/>
    <w:rsid w:val="00DB6A66"/>
    <w:rsid w:val="00DB6B02"/>
    <w:rsid w:val="00DB6C7F"/>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2D8"/>
    <w:rsid w:val="00DD2608"/>
    <w:rsid w:val="00DD265E"/>
    <w:rsid w:val="00DD2747"/>
    <w:rsid w:val="00DD27D2"/>
    <w:rsid w:val="00DD2957"/>
    <w:rsid w:val="00DD2B73"/>
    <w:rsid w:val="00DD33CE"/>
    <w:rsid w:val="00DD383C"/>
    <w:rsid w:val="00DD3CD1"/>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3545"/>
    <w:rsid w:val="00DE3A8D"/>
    <w:rsid w:val="00DE4936"/>
    <w:rsid w:val="00DE4E20"/>
    <w:rsid w:val="00DE51DD"/>
    <w:rsid w:val="00DE525A"/>
    <w:rsid w:val="00DE53C3"/>
    <w:rsid w:val="00DE5608"/>
    <w:rsid w:val="00DE58D0"/>
    <w:rsid w:val="00DE5B3E"/>
    <w:rsid w:val="00DE5BBC"/>
    <w:rsid w:val="00DE5BFC"/>
    <w:rsid w:val="00DE654F"/>
    <w:rsid w:val="00DE6B01"/>
    <w:rsid w:val="00DE6B02"/>
    <w:rsid w:val="00DE6D95"/>
    <w:rsid w:val="00DE6F51"/>
    <w:rsid w:val="00DE749D"/>
    <w:rsid w:val="00DE7963"/>
    <w:rsid w:val="00DE7E77"/>
    <w:rsid w:val="00DF0251"/>
    <w:rsid w:val="00DF03B8"/>
    <w:rsid w:val="00DF09A9"/>
    <w:rsid w:val="00DF0B6E"/>
    <w:rsid w:val="00DF0C68"/>
    <w:rsid w:val="00DF12E8"/>
    <w:rsid w:val="00DF15E0"/>
    <w:rsid w:val="00DF247F"/>
    <w:rsid w:val="00DF2551"/>
    <w:rsid w:val="00DF2700"/>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4A4"/>
    <w:rsid w:val="00E01E02"/>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92C"/>
    <w:rsid w:val="00E20A66"/>
    <w:rsid w:val="00E20C90"/>
    <w:rsid w:val="00E20E52"/>
    <w:rsid w:val="00E21170"/>
    <w:rsid w:val="00E212F8"/>
    <w:rsid w:val="00E21632"/>
    <w:rsid w:val="00E21870"/>
    <w:rsid w:val="00E21E5A"/>
    <w:rsid w:val="00E21FA6"/>
    <w:rsid w:val="00E22239"/>
    <w:rsid w:val="00E222EF"/>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3999"/>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1EDC"/>
    <w:rsid w:val="00E523FE"/>
    <w:rsid w:val="00E52648"/>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D"/>
    <w:rsid w:val="00E57158"/>
    <w:rsid w:val="00E573DA"/>
    <w:rsid w:val="00E5748D"/>
    <w:rsid w:val="00E57565"/>
    <w:rsid w:val="00E576A1"/>
    <w:rsid w:val="00E57F71"/>
    <w:rsid w:val="00E60ED2"/>
    <w:rsid w:val="00E6122D"/>
    <w:rsid w:val="00E612CB"/>
    <w:rsid w:val="00E612DB"/>
    <w:rsid w:val="00E636A2"/>
    <w:rsid w:val="00E63838"/>
    <w:rsid w:val="00E63AFF"/>
    <w:rsid w:val="00E63B0A"/>
    <w:rsid w:val="00E63BAC"/>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448"/>
    <w:rsid w:val="00E734D2"/>
    <w:rsid w:val="00E73750"/>
    <w:rsid w:val="00E737AD"/>
    <w:rsid w:val="00E73B63"/>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4FD7"/>
    <w:rsid w:val="00E853BA"/>
    <w:rsid w:val="00E85928"/>
    <w:rsid w:val="00E85A01"/>
    <w:rsid w:val="00E85C2F"/>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B70"/>
    <w:rsid w:val="00E95CCB"/>
    <w:rsid w:val="00E9639C"/>
    <w:rsid w:val="00E964FD"/>
    <w:rsid w:val="00E96854"/>
    <w:rsid w:val="00E96D72"/>
    <w:rsid w:val="00E96EA8"/>
    <w:rsid w:val="00E97209"/>
    <w:rsid w:val="00E9769B"/>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4EE"/>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83C"/>
    <w:rsid w:val="00EE591C"/>
    <w:rsid w:val="00EE5D40"/>
    <w:rsid w:val="00EE5E84"/>
    <w:rsid w:val="00EE6249"/>
    <w:rsid w:val="00EE6336"/>
    <w:rsid w:val="00EE68E0"/>
    <w:rsid w:val="00EE752B"/>
    <w:rsid w:val="00EE7F11"/>
    <w:rsid w:val="00EF01CF"/>
    <w:rsid w:val="00EF03EC"/>
    <w:rsid w:val="00EF0464"/>
    <w:rsid w:val="00EF049B"/>
    <w:rsid w:val="00EF0DEF"/>
    <w:rsid w:val="00EF0F5B"/>
    <w:rsid w:val="00EF13D7"/>
    <w:rsid w:val="00EF165C"/>
    <w:rsid w:val="00EF18FE"/>
    <w:rsid w:val="00EF1C39"/>
    <w:rsid w:val="00EF1D99"/>
    <w:rsid w:val="00EF233A"/>
    <w:rsid w:val="00EF2D75"/>
    <w:rsid w:val="00EF2E8C"/>
    <w:rsid w:val="00EF2EA4"/>
    <w:rsid w:val="00EF3862"/>
    <w:rsid w:val="00EF3B06"/>
    <w:rsid w:val="00EF464D"/>
    <w:rsid w:val="00EF4872"/>
    <w:rsid w:val="00EF53AE"/>
    <w:rsid w:val="00EF5787"/>
    <w:rsid w:val="00EF60D0"/>
    <w:rsid w:val="00EF60DD"/>
    <w:rsid w:val="00EF60EB"/>
    <w:rsid w:val="00EF62AF"/>
    <w:rsid w:val="00EF63FA"/>
    <w:rsid w:val="00EF64BF"/>
    <w:rsid w:val="00EF651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5D11"/>
    <w:rsid w:val="00F06672"/>
    <w:rsid w:val="00F06B9F"/>
    <w:rsid w:val="00F06C67"/>
    <w:rsid w:val="00F06DFD"/>
    <w:rsid w:val="00F071D1"/>
    <w:rsid w:val="00F072CA"/>
    <w:rsid w:val="00F07533"/>
    <w:rsid w:val="00F07A7E"/>
    <w:rsid w:val="00F07D8D"/>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68E"/>
    <w:rsid w:val="00F149B8"/>
    <w:rsid w:val="00F14A7F"/>
    <w:rsid w:val="00F14D0B"/>
    <w:rsid w:val="00F14F7E"/>
    <w:rsid w:val="00F154FB"/>
    <w:rsid w:val="00F15E40"/>
    <w:rsid w:val="00F15FA5"/>
    <w:rsid w:val="00F166A5"/>
    <w:rsid w:val="00F17A95"/>
    <w:rsid w:val="00F17BAA"/>
    <w:rsid w:val="00F20057"/>
    <w:rsid w:val="00F2020D"/>
    <w:rsid w:val="00F209B7"/>
    <w:rsid w:val="00F20CC3"/>
    <w:rsid w:val="00F21660"/>
    <w:rsid w:val="00F223C2"/>
    <w:rsid w:val="00F22527"/>
    <w:rsid w:val="00F2376F"/>
    <w:rsid w:val="00F243D8"/>
    <w:rsid w:val="00F248F5"/>
    <w:rsid w:val="00F25838"/>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307D"/>
    <w:rsid w:val="00F430EB"/>
    <w:rsid w:val="00F43281"/>
    <w:rsid w:val="00F4344B"/>
    <w:rsid w:val="00F4391D"/>
    <w:rsid w:val="00F4415E"/>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41C"/>
    <w:rsid w:val="00F627E6"/>
    <w:rsid w:val="00F62B5E"/>
    <w:rsid w:val="00F6302A"/>
    <w:rsid w:val="00F630AB"/>
    <w:rsid w:val="00F632E4"/>
    <w:rsid w:val="00F64508"/>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5B1"/>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14D"/>
    <w:rsid w:val="00F852CF"/>
    <w:rsid w:val="00F8598D"/>
    <w:rsid w:val="00F859D8"/>
    <w:rsid w:val="00F85FAF"/>
    <w:rsid w:val="00F8655B"/>
    <w:rsid w:val="00F86701"/>
    <w:rsid w:val="00F868F5"/>
    <w:rsid w:val="00F86A6C"/>
    <w:rsid w:val="00F86B9B"/>
    <w:rsid w:val="00F86E1C"/>
    <w:rsid w:val="00F8700C"/>
    <w:rsid w:val="00F87D78"/>
    <w:rsid w:val="00F87D7B"/>
    <w:rsid w:val="00F87F60"/>
    <w:rsid w:val="00F9056A"/>
    <w:rsid w:val="00F908B4"/>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BBC"/>
    <w:rsid w:val="00FB3EA2"/>
    <w:rsid w:val="00FB4823"/>
    <w:rsid w:val="00FB49B6"/>
    <w:rsid w:val="00FB4C80"/>
    <w:rsid w:val="00FB58F7"/>
    <w:rsid w:val="00FB5D2C"/>
    <w:rsid w:val="00FB6642"/>
    <w:rsid w:val="00FB6A6A"/>
    <w:rsid w:val="00FB6B24"/>
    <w:rsid w:val="00FB7125"/>
    <w:rsid w:val="00FB7B4B"/>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637"/>
    <w:rsid w:val="00FC37E1"/>
    <w:rsid w:val="00FC3D5C"/>
    <w:rsid w:val="00FC3E25"/>
    <w:rsid w:val="00FC4903"/>
    <w:rsid w:val="00FC490A"/>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16"/>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BEB"/>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67F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 w:type="character" w:styleId="UnresolvedMention">
    <w:name w:val="Unresolved Mention"/>
    <w:basedOn w:val="DefaultParagraphFont"/>
    <w:uiPriority w:val="99"/>
    <w:semiHidden/>
    <w:unhideWhenUsed/>
    <w:rsid w:val="00B35EFD"/>
    <w:rPr>
      <w:color w:val="605E5C"/>
      <w:shd w:val="clear" w:color="auto" w:fill="E1DFDD"/>
    </w:rPr>
  </w:style>
  <w:style w:type="paragraph" w:customStyle="1" w:styleId="Doc-title">
    <w:name w:val="Doc-title"/>
    <w:basedOn w:val="Normal"/>
    <w:next w:val="Doc-text2"/>
    <w:link w:val="Doc-titleChar"/>
    <w:qFormat/>
    <w:rsid w:val="00BD155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BD155C"/>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qFormat/>
    <w:rsid w:val="00BD155C"/>
    <w:pPr>
      <w:numPr>
        <w:numId w:val="13"/>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BD155C"/>
    <w:rPr>
      <w:rFonts w:ascii="Arial" w:eastAsia="MS Mincho" w:hAnsi="Arial"/>
      <w:b/>
      <w:szCs w:val="24"/>
      <w:lang w:val="en-GB" w:eastAsia="en-GB"/>
    </w:rPr>
  </w:style>
  <w:style w:type="paragraph" w:customStyle="1" w:styleId="EmailDiscussion2">
    <w:name w:val="EmailDiscussion2"/>
    <w:basedOn w:val="Doc-text2"/>
    <w:qFormat/>
    <w:rsid w:val="00BD155C"/>
  </w:style>
  <w:style w:type="paragraph" w:customStyle="1" w:styleId="Default">
    <w:name w:val="Default"/>
    <w:rsid w:val="008A15C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30663776">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02072656">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Props1.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2.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3.xml><?xml version="1.0" encoding="utf-8"?>
<ds:datastoreItem xmlns:ds="http://schemas.openxmlformats.org/officeDocument/2006/customXml" ds:itemID="{ABE5CF00-B057-43BC-B69D-1F7DC335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5.xml><?xml version="1.0" encoding="utf-8"?>
<ds:datastoreItem xmlns:ds="http://schemas.openxmlformats.org/officeDocument/2006/customXml" ds:itemID="{45C0B00D-1454-46AF-AB59-C1A1010D770A}">
  <ds:schemaRefs>
    <ds:schemaRef ds:uri="http://schemas.microsoft.com/office/2006/documentManagement/types"/>
    <ds:schemaRef ds:uri="http://purl.org/dc/elements/1.1/"/>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infopath/2007/PartnerControls"/>
    <ds:schemaRef ds:uri="http://purl.org/dc/dcmitype/"/>
    <ds:schemaRef ds:uri="23a22248-acb0-4303-bd1b-c36b2527d0a2"/>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5022</TotalTime>
  <Pages>9</Pages>
  <Words>3256</Words>
  <Characters>16779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628</cp:revision>
  <cp:lastPrinted>2016-11-05T00:26:00Z</cp:lastPrinted>
  <dcterms:created xsi:type="dcterms:W3CDTF">2024-05-07T03:43:00Z</dcterms:created>
  <dcterms:modified xsi:type="dcterms:W3CDTF">2025-02-07T03:15:00Z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2024-09-05T03:07:55Z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2bc659dd-cc1f-44d9-a80f-5fc989477b45</vt:lpwstr>
  </property>
  <property fmtid="{D5CDD505-2E9C-101B-9397-08002B2CF9AE}" pid="30" name="MSIP_Label_bcf26ed8-713a-4e6c-8a04-66607341a11c_ContentBits">
    <vt:lpwstr>0</vt:lpwstr>
  </property>
</Properties>
</file>